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77777777" w:rsidR="00990C82" w:rsidRPr="001864AB" w:rsidRDefault="00990C82" w:rsidP="00990C82">
      <w:pPr>
        <w:jc w:val="center"/>
        <w:rPr>
          <w:b/>
          <w:sz w:val="28"/>
          <w:szCs w:val="28"/>
        </w:rPr>
      </w:pPr>
      <w:r w:rsidRPr="001864AB">
        <w:rPr>
          <w:b/>
          <w:sz w:val="28"/>
          <w:szCs w:val="28"/>
        </w:rPr>
        <w:t xml:space="preserve">RAZPISNA DOKUMENTACIJA ZA ODDAJO JAVNEGA NAROČILA </w:t>
      </w:r>
      <w:r w:rsidR="00EB6859" w:rsidRPr="001864AB">
        <w:rPr>
          <w:b/>
          <w:sz w:val="28"/>
          <w:szCs w:val="28"/>
        </w:rPr>
        <w:t xml:space="preserve">STORITEV </w:t>
      </w:r>
      <w:r w:rsidRPr="001864AB">
        <w:rPr>
          <w:b/>
          <w:sz w:val="28"/>
          <w:szCs w:val="28"/>
        </w:rPr>
        <w:t>PO ODPRTEM POSTOPKU Z OZNAKO</w:t>
      </w:r>
    </w:p>
    <w:p w14:paraId="73705949" w14:textId="77777777" w:rsidR="00E231E1" w:rsidRPr="001864AB" w:rsidRDefault="00E231E1" w:rsidP="00990C82">
      <w:pPr>
        <w:jc w:val="center"/>
        <w:rPr>
          <w:b/>
          <w:sz w:val="28"/>
          <w:szCs w:val="28"/>
        </w:rPr>
      </w:pPr>
    </w:p>
    <w:p w14:paraId="216D8C67" w14:textId="5A9423BC" w:rsidR="00990C82" w:rsidRPr="001864AB" w:rsidRDefault="00E231E1" w:rsidP="00990C82">
      <w:pPr>
        <w:jc w:val="center"/>
        <w:rPr>
          <w:b/>
          <w:sz w:val="28"/>
          <w:szCs w:val="28"/>
        </w:rPr>
      </w:pPr>
      <w:r w:rsidRPr="001864AB">
        <w:rPr>
          <w:b/>
          <w:sz w:val="28"/>
          <w:szCs w:val="28"/>
        </w:rPr>
        <w:t xml:space="preserve">JN </w:t>
      </w:r>
      <w:r w:rsidR="002C1741">
        <w:rPr>
          <w:b/>
          <w:sz w:val="28"/>
          <w:szCs w:val="28"/>
        </w:rPr>
        <w:t>24-</w:t>
      </w:r>
      <w:r w:rsidRPr="001864AB">
        <w:rPr>
          <w:b/>
          <w:sz w:val="28"/>
          <w:szCs w:val="28"/>
        </w:rPr>
        <w:t>2024</w:t>
      </w:r>
    </w:p>
    <w:p w14:paraId="7B714705" w14:textId="5BBB351E" w:rsidR="00E231E1" w:rsidRPr="001864AB" w:rsidRDefault="00E231E1" w:rsidP="00990C82">
      <w:pPr>
        <w:jc w:val="center"/>
        <w:rPr>
          <w:b/>
          <w:sz w:val="28"/>
          <w:szCs w:val="28"/>
        </w:rPr>
      </w:pPr>
      <w:r w:rsidRPr="001864AB">
        <w:rPr>
          <w:b/>
          <w:sz w:val="28"/>
          <w:szCs w:val="28"/>
        </w:rPr>
        <w:t>VAROVANJE ORTOPEDSKE BOLNIŠNICE VALDOLTRA</w:t>
      </w:r>
    </w:p>
    <w:p w14:paraId="02B0050B" w14:textId="77777777" w:rsidR="00990C82" w:rsidRPr="001864AB" w:rsidRDefault="00990C82" w:rsidP="00152883">
      <w:pPr>
        <w:jc w:val="center"/>
        <w:rPr>
          <w:b/>
          <w:sz w:val="52"/>
          <w:szCs w:val="52"/>
        </w:rPr>
      </w:pP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229E95EB" w:rsidR="00635BA0" w:rsidRPr="001864AB"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16D1E1E3" w14:textId="77777777" w:rsidR="0077559D" w:rsidRPr="001864AB" w:rsidRDefault="0077559D" w:rsidP="006339C5">
      <w:pPr>
        <w:numPr>
          <w:ilvl w:val="0"/>
          <w:numId w:val="4"/>
        </w:numPr>
        <w:ind w:left="426"/>
      </w:pPr>
      <w:r w:rsidRPr="001864AB">
        <w:t>tehnične specifikacije,</w:t>
      </w:r>
    </w:p>
    <w:p w14:paraId="0CD384D4" w14:textId="77777777" w:rsidR="00635BA0" w:rsidRPr="001864AB" w:rsidRDefault="00635BA0" w:rsidP="006339C5">
      <w:pPr>
        <w:pStyle w:val="Odstavekseznama"/>
        <w:numPr>
          <w:ilvl w:val="0"/>
          <w:numId w:val="4"/>
        </w:numPr>
        <w:ind w:left="426"/>
      </w:pPr>
      <w:r w:rsidRPr="001864AB">
        <w:t>obrazec »Predračun«,</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8D618AD" w14:textId="611A6BD2" w:rsidR="0077559D" w:rsidRPr="001864AB" w:rsidRDefault="0077559D" w:rsidP="006339C5">
      <w:pPr>
        <w:pStyle w:val="Odstavekseznama"/>
        <w:numPr>
          <w:ilvl w:val="0"/>
          <w:numId w:val="4"/>
        </w:numPr>
        <w:ind w:left="426"/>
      </w:pPr>
      <w:r w:rsidRPr="001864AB">
        <w:t>vzorec pogodbe</w:t>
      </w:r>
      <w:r w:rsidR="00E231E1" w:rsidRPr="001864AB">
        <w:t>,</w:t>
      </w:r>
    </w:p>
    <w:p w14:paraId="75E16486" w14:textId="77D90F24" w:rsidR="0077559D" w:rsidRPr="001864AB" w:rsidRDefault="0077559D" w:rsidP="006339C5">
      <w:pPr>
        <w:pStyle w:val="Odstavekseznama"/>
        <w:numPr>
          <w:ilvl w:val="0"/>
          <w:numId w:val="4"/>
        </w:numPr>
        <w:ind w:left="426"/>
      </w:pPr>
      <w:r w:rsidRPr="001864AB">
        <w:t>vzorec finančnega zavarovanja za dobro izvedbo pogodbenih obveznosti</w:t>
      </w:r>
      <w:r w:rsidR="00F33041" w:rsidRPr="001864AB">
        <w:t>.</w:t>
      </w: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5E7B38A3" w14:textId="5DA1FDA5" w:rsidR="00F33041" w:rsidRPr="001864A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175564181" w:history="1">
        <w:r w:rsidR="00F33041" w:rsidRPr="001864AB">
          <w:rPr>
            <w:rStyle w:val="Hiperpovezava"/>
            <w:noProof/>
            <w:color w:val="auto"/>
          </w:rPr>
          <w:t>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NAROČNIK</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_Toc175564181 \h </w:instrText>
        </w:r>
        <w:r w:rsidR="00F33041" w:rsidRPr="001864AB">
          <w:rPr>
            <w:noProof/>
            <w:webHidden/>
          </w:rPr>
        </w:r>
        <w:r w:rsidR="00F33041" w:rsidRPr="001864AB">
          <w:rPr>
            <w:noProof/>
            <w:webHidden/>
          </w:rPr>
          <w:fldChar w:fldCharType="separate"/>
        </w:r>
        <w:r w:rsidR="00475936">
          <w:rPr>
            <w:noProof/>
            <w:webHidden/>
          </w:rPr>
          <w:t>3</w:t>
        </w:r>
        <w:r w:rsidR="00F33041" w:rsidRPr="001864AB">
          <w:rPr>
            <w:noProof/>
            <w:webHidden/>
          </w:rPr>
          <w:fldChar w:fldCharType="end"/>
        </w:r>
      </w:hyperlink>
    </w:p>
    <w:p w14:paraId="3838BD1A" w14:textId="556CEEAE" w:rsidR="00F33041" w:rsidRPr="001864AB" w:rsidRDefault="002345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2" w:history="1">
        <w:r w:rsidR="00F33041" w:rsidRPr="001864AB">
          <w:rPr>
            <w:rStyle w:val="Hiperpovezava"/>
            <w:noProof/>
            <w:color w:val="auto"/>
          </w:rPr>
          <w:t>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OZNAKA IN PREDMET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_Toc175564182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73BB59E5" w14:textId="515B4759" w:rsidR="00F33041" w:rsidRPr="001864AB" w:rsidRDefault="002345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3" w:history="1">
        <w:r w:rsidR="00F33041" w:rsidRPr="001864AB">
          <w:rPr>
            <w:rStyle w:val="Hiperpovezava"/>
            <w:noProof/>
            <w:color w:val="auto"/>
          </w:rPr>
          <w:t>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NAČIN ODDAJE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_Toc175564183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7574A305" w14:textId="15BDE249" w:rsidR="00F33041" w:rsidRPr="001864AB" w:rsidRDefault="002345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4" w:history="1">
        <w:r w:rsidR="00F33041" w:rsidRPr="001864AB">
          <w:rPr>
            <w:rStyle w:val="Hiperpovezava"/>
            <w:noProof/>
            <w:color w:val="auto"/>
          </w:rPr>
          <w:t>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ROK IN NAČIN PREDLOŽITVE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_Toc175564184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169EE856" w14:textId="573EB689" w:rsidR="00F33041" w:rsidRPr="001864AB" w:rsidRDefault="002345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5" w:history="1">
        <w:r w:rsidR="00F33041" w:rsidRPr="001864AB">
          <w:rPr>
            <w:rStyle w:val="Hiperpovezava"/>
            <w:noProof/>
            <w:color w:val="auto"/>
          </w:rPr>
          <w:t>5.</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ČAS IN KRAJ ODPIRANJA PONUDB</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_Toc175564185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6943E5E9" w14:textId="0598038F" w:rsidR="00F33041" w:rsidRPr="001864AB" w:rsidRDefault="002345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6" w:history="1">
        <w:r w:rsidR="00F33041" w:rsidRPr="001864AB">
          <w:rPr>
            <w:rStyle w:val="Hiperpovezava"/>
            <w:noProof/>
            <w:color w:val="auto"/>
          </w:rPr>
          <w:t>6.</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PRAVNA PODLAGA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_Toc175564186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6CD7FE19" w14:textId="60DB37B6" w:rsidR="00F33041" w:rsidRPr="001864AB" w:rsidRDefault="002345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7" w:history="1">
        <w:r w:rsidR="00F33041" w:rsidRPr="001864AB">
          <w:rPr>
            <w:rStyle w:val="Hiperpovezava"/>
            <w:noProof/>
            <w:color w:val="auto"/>
          </w:rPr>
          <w:t>7.</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TEMELJNA PRAVILA ZA DOSTOP, 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_Toc175564187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353BF8D9" w14:textId="5BC44768" w:rsidR="00F33041" w:rsidRPr="001864AB" w:rsidRDefault="002345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8" w:history="1">
        <w:r w:rsidR="00F33041" w:rsidRPr="001864AB">
          <w:rPr>
            <w:rStyle w:val="Hiperpovezava"/>
            <w:noProof/>
            <w:color w:val="auto"/>
          </w:rPr>
          <w:t>7.1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Dostop do razpisne dokumentacije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_Toc175564188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58C668BC" w14:textId="1B5FD89A" w:rsidR="00F33041" w:rsidRPr="001864AB" w:rsidRDefault="002345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9" w:history="1">
        <w:r w:rsidR="00F33041" w:rsidRPr="001864AB">
          <w:rPr>
            <w:rStyle w:val="Hiperpovezava"/>
            <w:noProof/>
            <w:color w:val="auto"/>
          </w:rPr>
          <w:t>7.2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_Toc175564189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4EACCE36" w14:textId="2F1CC6E2" w:rsidR="00F33041" w:rsidRPr="001864AB" w:rsidRDefault="002345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0" w:history="1">
        <w:r w:rsidR="00F33041" w:rsidRPr="001864AB">
          <w:rPr>
            <w:rStyle w:val="Hiperpovezava"/>
            <w:noProof/>
            <w:color w:val="auto"/>
          </w:rPr>
          <w:t>8.</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UGOTAVLJANJE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_Toc175564190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566FC642" w14:textId="5CFCA40B" w:rsidR="00F33041" w:rsidRPr="001864AB" w:rsidRDefault="002345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1" w:history="1">
        <w:r w:rsidR="00F33041" w:rsidRPr="001864AB">
          <w:rPr>
            <w:rStyle w:val="Hiperpovezava"/>
            <w:noProof/>
            <w:color w:val="auto"/>
          </w:rPr>
          <w:t>8.1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Ugotavljanje sposobnosti za sodelovanje v postopku oddaje javnega naročila in dokazila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_Toc175564191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1915A73F" w14:textId="7E05D902"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2" w:history="1">
        <w:r w:rsidR="00F33041" w:rsidRPr="001864AB">
          <w:rPr>
            <w:rStyle w:val="Hiperpovezava"/>
            <w:noProof/>
            <w:color w:val="auto"/>
          </w:rPr>
          <w:t>8.1.1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Razlogi za izključitev</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_Toc175564192 \h </w:instrText>
        </w:r>
        <w:r w:rsidR="00F33041" w:rsidRPr="001864AB">
          <w:rPr>
            <w:noProof/>
            <w:webHidden/>
          </w:rPr>
        </w:r>
        <w:r w:rsidR="00F33041" w:rsidRPr="001864AB">
          <w:rPr>
            <w:noProof/>
            <w:webHidden/>
          </w:rPr>
          <w:fldChar w:fldCharType="separate"/>
        </w:r>
        <w:r w:rsidR="00475936">
          <w:rPr>
            <w:noProof/>
            <w:webHidden/>
          </w:rPr>
          <w:t>6</w:t>
        </w:r>
        <w:r w:rsidR="00F33041" w:rsidRPr="001864AB">
          <w:rPr>
            <w:noProof/>
            <w:webHidden/>
          </w:rPr>
          <w:fldChar w:fldCharType="end"/>
        </w:r>
      </w:hyperlink>
    </w:p>
    <w:p w14:paraId="6EBDEA7C" w14:textId="12D47C51"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3" w:history="1">
        <w:r w:rsidR="00F33041" w:rsidRPr="001864AB">
          <w:rPr>
            <w:rStyle w:val="Hiperpovezava"/>
            <w:rFonts w:cs="Arial"/>
            <w:noProof/>
            <w:color w:val="auto"/>
          </w:rPr>
          <w:t>8.1.2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ustreznosti za opravljanje poklicne dejavnosti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_Toc175564193 \h </w:instrText>
        </w:r>
        <w:r w:rsidR="00F33041" w:rsidRPr="001864AB">
          <w:rPr>
            <w:noProof/>
            <w:webHidden/>
          </w:rPr>
        </w:r>
        <w:r w:rsidR="00F33041" w:rsidRPr="001864AB">
          <w:rPr>
            <w:noProof/>
            <w:webHidden/>
          </w:rPr>
          <w:fldChar w:fldCharType="separate"/>
        </w:r>
        <w:r w:rsidR="00475936">
          <w:rPr>
            <w:noProof/>
            <w:webHidden/>
          </w:rPr>
          <w:t>7</w:t>
        </w:r>
        <w:r w:rsidR="00F33041" w:rsidRPr="001864AB">
          <w:rPr>
            <w:noProof/>
            <w:webHidden/>
          </w:rPr>
          <w:fldChar w:fldCharType="end"/>
        </w:r>
      </w:hyperlink>
    </w:p>
    <w:p w14:paraId="06D985A5" w14:textId="4DE7BA46"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4" w:history="1">
        <w:r w:rsidR="00F33041" w:rsidRPr="001864AB">
          <w:rPr>
            <w:rStyle w:val="Hiperpovezava"/>
            <w:noProof/>
            <w:color w:val="auto"/>
          </w:rPr>
          <w:t>8.1.3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ekonomskega in finančnega položaja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_Toc175564194 \h </w:instrText>
        </w:r>
        <w:r w:rsidR="00F33041" w:rsidRPr="001864AB">
          <w:rPr>
            <w:noProof/>
            <w:webHidden/>
          </w:rPr>
        </w:r>
        <w:r w:rsidR="00F33041" w:rsidRPr="001864AB">
          <w:rPr>
            <w:noProof/>
            <w:webHidden/>
          </w:rPr>
          <w:fldChar w:fldCharType="separate"/>
        </w:r>
        <w:r w:rsidR="00475936">
          <w:rPr>
            <w:noProof/>
            <w:webHidden/>
          </w:rPr>
          <w:t>7</w:t>
        </w:r>
        <w:r w:rsidR="00F33041" w:rsidRPr="001864AB">
          <w:rPr>
            <w:noProof/>
            <w:webHidden/>
          </w:rPr>
          <w:fldChar w:fldCharType="end"/>
        </w:r>
      </w:hyperlink>
    </w:p>
    <w:p w14:paraId="61E8C250" w14:textId="6DDE97D3"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5" w:history="1">
        <w:r w:rsidR="00F33041" w:rsidRPr="001864AB">
          <w:rPr>
            <w:rStyle w:val="Hiperpovezava"/>
            <w:noProof/>
            <w:color w:val="auto"/>
          </w:rPr>
          <w:t>8.1.4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tehnične in strokovne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_Toc175564195 \h </w:instrText>
        </w:r>
        <w:r w:rsidR="00F33041" w:rsidRPr="001864AB">
          <w:rPr>
            <w:noProof/>
            <w:webHidden/>
          </w:rPr>
        </w:r>
        <w:r w:rsidR="00F33041" w:rsidRPr="001864AB">
          <w:rPr>
            <w:noProof/>
            <w:webHidden/>
          </w:rPr>
          <w:fldChar w:fldCharType="separate"/>
        </w:r>
        <w:r w:rsidR="00475936">
          <w:rPr>
            <w:noProof/>
            <w:webHidden/>
          </w:rPr>
          <w:t>8</w:t>
        </w:r>
        <w:r w:rsidR="00F33041" w:rsidRPr="001864AB">
          <w:rPr>
            <w:noProof/>
            <w:webHidden/>
          </w:rPr>
          <w:fldChar w:fldCharType="end"/>
        </w:r>
      </w:hyperlink>
    </w:p>
    <w:p w14:paraId="397359D2" w14:textId="58734235"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6" w:history="1">
        <w:r w:rsidR="00F33041" w:rsidRPr="001864AB">
          <w:rPr>
            <w:rStyle w:val="Hiperpovezava"/>
            <w:noProof/>
            <w:color w:val="auto"/>
          </w:rPr>
          <w:t>8.1.5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Kadrovski pogoji oziroma sposobnost</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_Toc175564196 \h </w:instrText>
        </w:r>
        <w:r w:rsidR="00F33041" w:rsidRPr="001864AB">
          <w:rPr>
            <w:noProof/>
            <w:webHidden/>
          </w:rPr>
        </w:r>
        <w:r w:rsidR="00F33041" w:rsidRPr="001864AB">
          <w:rPr>
            <w:noProof/>
            <w:webHidden/>
          </w:rPr>
          <w:fldChar w:fldCharType="separate"/>
        </w:r>
        <w:r w:rsidR="00475936">
          <w:rPr>
            <w:noProof/>
            <w:webHidden/>
          </w:rPr>
          <w:t>9</w:t>
        </w:r>
        <w:r w:rsidR="00F33041" w:rsidRPr="001864AB">
          <w:rPr>
            <w:noProof/>
            <w:webHidden/>
          </w:rPr>
          <w:fldChar w:fldCharType="end"/>
        </w:r>
      </w:hyperlink>
    </w:p>
    <w:p w14:paraId="19499034" w14:textId="4FD39D12" w:rsidR="00F33041" w:rsidRPr="001864AB" w:rsidRDefault="002345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7" w:history="1">
        <w:r w:rsidR="00F33041" w:rsidRPr="001864AB">
          <w:rPr>
            <w:rStyle w:val="Hiperpovezava"/>
            <w:noProof/>
            <w:color w:val="auto"/>
          </w:rPr>
          <w:t>9.</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MERILA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_Toc175564197 \h </w:instrText>
        </w:r>
        <w:r w:rsidR="00F33041" w:rsidRPr="001864AB">
          <w:rPr>
            <w:noProof/>
            <w:webHidden/>
          </w:rPr>
        </w:r>
        <w:r w:rsidR="00F33041" w:rsidRPr="001864AB">
          <w:rPr>
            <w:noProof/>
            <w:webHidden/>
          </w:rPr>
          <w:fldChar w:fldCharType="separate"/>
        </w:r>
        <w:r w:rsidR="00475936">
          <w:rPr>
            <w:noProof/>
            <w:webHidden/>
          </w:rPr>
          <w:t>9</w:t>
        </w:r>
        <w:r w:rsidR="00F33041" w:rsidRPr="001864AB">
          <w:rPr>
            <w:noProof/>
            <w:webHidden/>
          </w:rPr>
          <w:fldChar w:fldCharType="end"/>
        </w:r>
      </w:hyperlink>
    </w:p>
    <w:p w14:paraId="362DD63C" w14:textId="4BCEC26F" w:rsidR="00F33041" w:rsidRPr="001864AB" w:rsidRDefault="002345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198" w:history="1">
        <w:r w:rsidR="00F33041" w:rsidRPr="001864AB">
          <w:rPr>
            <w:rStyle w:val="Hiperpovezava"/>
            <w:noProof/>
            <w:color w:val="auto"/>
          </w:rPr>
          <w:t>10.</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_Toc175564198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1780903E" w14:textId="3CC1A671" w:rsidR="00F33041" w:rsidRPr="001864AB" w:rsidRDefault="002345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9" w:history="1">
        <w:r w:rsidR="00F33041" w:rsidRPr="001864AB">
          <w:rPr>
            <w:rStyle w:val="Hiperpovezava"/>
            <w:noProof/>
            <w:color w:val="auto"/>
          </w:rPr>
          <w:t>10.1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Ponudbena dokumentacija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_Toc175564199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3A2A6933" w14:textId="63B1F85F" w:rsidR="00F33041" w:rsidRPr="001864AB" w:rsidRDefault="002345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0" w:history="1">
        <w:r w:rsidR="00F33041" w:rsidRPr="001864AB">
          <w:rPr>
            <w:rStyle w:val="Hiperpovezava"/>
            <w:noProof/>
            <w:color w:val="auto"/>
          </w:rPr>
          <w:t>10.2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Sestavljanje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_Toc175564200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081298BB" w14:textId="30A94F16"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1" w:history="1">
        <w:r w:rsidR="00F33041" w:rsidRPr="001864AB">
          <w:rPr>
            <w:rStyle w:val="Hiperpovezava"/>
            <w:noProof/>
            <w:color w:val="auto"/>
          </w:rPr>
          <w:t>10.2.1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Dokazila o izpolnjevanju zahtev iz tehničnih specifikacij</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_Toc175564201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4C79F12F" w14:textId="793D86E5"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2" w:history="1">
        <w:r w:rsidR="00F33041" w:rsidRPr="001864AB">
          <w:rPr>
            <w:rStyle w:val="Hiperpovezava"/>
            <w:noProof/>
            <w:color w:val="auto"/>
          </w:rPr>
          <w:t>10.2.2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»ESPD« za vse gospodarske subjekte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_Toc175564202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7D267B33" w14:textId="177AA3DB"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3" w:history="1">
        <w:r w:rsidR="00F33041" w:rsidRPr="001864AB">
          <w:rPr>
            <w:rStyle w:val="Hiperpovezava"/>
            <w:noProof/>
            <w:color w:val="auto"/>
          </w:rPr>
          <w:t>10.2.3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»Predračun«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_Toc175564203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48515FA5" w14:textId="55BC76FF"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4" w:history="1">
        <w:r w:rsidR="00F33041" w:rsidRPr="001864AB">
          <w:rPr>
            <w:rStyle w:val="Hiperpovezava"/>
            <w:noProof/>
            <w:color w:val="auto"/>
          </w:rPr>
          <w:t>10.2.4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Finančno Zavarovanje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_Toc175564204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74CF0A31" w14:textId="11C051DD" w:rsidR="00F33041" w:rsidRPr="001864AB" w:rsidRDefault="00234556">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75564205" w:history="1">
        <w:r w:rsidR="00F33041" w:rsidRPr="001864AB">
          <w:rPr>
            <w:rStyle w:val="Hiperpovezava"/>
            <w:noProof/>
            <w:color w:val="auto"/>
          </w:rPr>
          <w:t>10.2.4.1</w:t>
        </w:r>
        <w:r w:rsidR="00F33041" w:rsidRPr="001864AB">
          <w:rPr>
            <w:rFonts w:asciiTheme="minorHAnsi" w:eastAsiaTheme="minorEastAsia" w:hAnsiTheme="minorHAnsi" w:cstheme="minorBidi"/>
            <w:b w:val="0"/>
            <w:noProof/>
            <w:sz w:val="22"/>
            <w:szCs w:val="22"/>
            <w:lang w:eastAsia="sl-SI"/>
          </w:rPr>
          <w:tab/>
        </w:r>
        <w:r w:rsidR="00F33041" w:rsidRPr="001864AB">
          <w:rPr>
            <w:rStyle w:val="Hiperpovezava"/>
            <w:noProof/>
            <w:color w:val="auto"/>
          </w:rPr>
          <w:t>Zavarovanje za dobro izvedbo pogodbenih obveznosti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_Toc175564205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45C6DE0E" w14:textId="2265333B" w:rsidR="00F33041" w:rsidRPr="001864AB" w:rsidRDefault="002345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6" w:history="1">
        <w:r w:rsidR="00F33041" w:rsidRPr="001864AB">
          <w:rPr>
            <w:rStyle w:val="Hiperpovezava"/>
            <w:noProof/>
            <w:color w:val="auto"/>
          </w:rPr>
          <w:t>10.3</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Druga določila za pripravo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_Toc175564206 \h </w:instrText>
        </w:r>
        <w:r w:rsidR="00F33041" w:rsidRPr="001864AB">
          <w:rPr>
            <w:noProof/>
            <w:webHidden/>
          </w:rPr>
        </w:r>
        <w:r w:rsidR="00F33041" w:rsidRPr="001864AB">
          <w:rPr>
            <w:noProof/>
            <w:webHidden/>
          </w:rPr>
          <w:fldChar w:fldCharType="separate"/>
        </w:r>
        <w:r w:rsidR="00475936">
          <w:rPr>
            <w:noProof/>
            <w:webHidden/>
          </w:rPr>
          <w:t>12</w:t>
        </w:r>
        <w:r w:rsidR="00F33041" w:rsidRPr="001864AB">
          <w:rPr>
            <w:noProof/>
            <w:webHidden/>
          </w:rPr>
          <w:fldChar w:fldCharType="end"/>
        </w:r>
      </w:hyperlink>
    </w:p>
    <w:p w14:paraId="79419A6C" w14:textId="6B023926"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7" w:history="1">
        <w:r w:rsidR="00F33041" w:rsidRPr="001864AB">
          <w:rPr>
            <w:rStyle w:val="Hiperpovezava"/>
            <w:noProof/>
            <w:color w:val="auto"/>
          </w:rPr>
          <w:t>10.3.1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Skupna 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_Toc175564207 \h </w:instrText>
        </w:r>
        <w:r w:rsidR="00F33041" w:rsidRPr="001864AB">
          <w:rPr>
            <w:noProof/>
            <w:webHidden/>
          </w:rPr>
        </w:r>
        <w:r w:rsidR="00F33041" w:rsidRPr="001864AB">
          <w:rPr>
            <w:noProof/>
            <w:webHidden/>
          </w:rPr>
          <w:fldChar w:fldCharType="separate"/>
        </w:r>
        <w:r w:rsidR="00475936">
          <w:rPr>
            <w:noProof/>
            <w:webHidden/>
          </w:rPr>
          <w:t>12</w:t>
        </w:r>
        <w:r w:rsidR="00F33041" w:rsidRPr="001864AB">
          <w:rPr>
            <w:noProof/>
            <w:webHidden/>
          </w:rPr>
          <w:fldChar w:fldCharType="end"/>
        </w:r>
      </w:hyperlink>
    </w:p>
    <w:p w14:paraId="64CE0B2E" w14:textId="6490C6A5"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8" w:history="1">
        <w:r w:rsidR="00F33041" w:rsidRPr="001864AB">
          <w:rPr>
            <w:rStyle w:val="Hiperpovezava"/>
            <w:noProof/>
            <w:color w:val="auto"/>
          </w:rPr>
          <w:t>10.3.2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Ponudba s podizvajalci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_Toc175564208 \h </w:instrText>
        </w:r>
        <w:r w:rsidR="00F33041" w:rsidRPr="001864AB">
          <w:rPr>
            <w:noProof/>
            <w:webHidden/>
          </w:rPr>
        </w:r>
        <w:r w:rsidR="00F33041" w:rsidRPr="001864AB">
          <w:rPr>
            <w:noProof/>
            <w:webHidden/>
          </w:rPr>
          <w:fldChar w:fldCharType="separate"/>
        </w:r>
        <w:r w:rsidR="00475936">
          <w:rPr>
            <w:noProof/>
            <w:webHidden/>
          </w:rPr>
          <w:t>13</w:t>
        </w:r>
        <w:r w:rsidR="00F33041" w:rsidRPr="001864AB">
          <w:rPr>
            <w:noProof/>
            <w:webHidden/>
          </w:rPr>
          <w:fldChar w:fldCharType="end"/>
        </w:r>
      </w:hyperlink>
    </w:p>
    <w:p w14:paraId="4F8FDDEB" w14:textId="207C24CD"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9" w:history="1">
        <w:r w:rsidR="00F33041" w:rsidRPr="001864AB">
          <w:rPr>
            <w:rStyle w:val="Hiperpovezava"/>
            <w:noProof/>
            <w:color w:val="auto"/>
          </w:rPr>
          <w:t>10.3.3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Variantne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_Toc175564209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5D416406" w14:textId="71A8AAA4"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0" w:history="1">
        <w:r w:rsidR="00F33041" w:rsidRPr="001864AB">
          <w:rPr>
            <w:rStyle w:val="Hiperpovezava"/>
            <w:noProof/>
            <w:color w:val="auto"/>
          </w:rPr>
          <w:t>10.3.4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Jezik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_Toc175564210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30A72A59" w14:textId="2547C355"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1" w:history="1">
        <w:r w:rsidR="00F33041" w:rsidRPr="001864AB">
          <w:rPr>
            <w:rStyle w:val="Hiperpovezava"/>
            <w:noProof/>
            <w:color w:val="auto"/>
          </w:rPr>
          <w:t>10.3.5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Priprava in oddaja ponudbe v sistemu e-JN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_Toc175564211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18106EF4" w14:textId="7AA598EE"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2" w:history="1">
        <w:r w:rsidR="00F33041" w:rsidRPr="001864AB">
          <w:rPr>
            <w:rStyle w:val="Hiperpovezava"/>
            <w:noProof/>
            <w:color w:val="auto"/>
          </w:rPr>
          <w:t>10.3.6</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Veljavnost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_Toc175564212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97D3938" w14:textId="28EDB549"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3" w:history="1">
        <w:r w:rsidR="00F33041" w:rsidRPr="001864AB">
          <w:rPr>
            <w:rStyle w:val="Hiperpovezava"/>
            <w:noProof/>
            <w:color w:val="auto"/>
          </w:rPr>
          <w:t>10.3.7</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Stroški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_Toc175564213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6408E41F" w14:textId="22D4AA13" w:rsidR="00F33041" w:rsidRPr="001864AB" w:rsidRDefault="002345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4" w:history="1">
        <w:r w:rsidR="00F33041" w:rsidRPr="001864AB">
          <w:rPr>
            <w:rStyle w:val="Hiperpovezava"/>
            <w:noProof/>
            <w:color w:val="auto"/>
          </w:rPr>
          <w:t>10.3.8</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Protikorupcijsko določilo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_Toc175564214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4245DBE" w14:textId="73DB992B" w:rsidR="00F33041" w:rsidRPr="001864AB" w:rsidRDefault="002345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5" w:history="1">
        <w:r w:rsidR="00F33041" w:rsidRPr="001864AB">
          <w:rPr>
            <w:rStyle w:val="Hiperpovezava"/>
            <w:noProof/>
            <w:color w:val="auto"/>
          </w:rPr>
          <w:t>11.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OBVESTILO O ODLOČITVI O ODDAJI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_Toc175564215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22D0BC1" w14:textId="109992E4" w:rsidR="00F33041" w:rsidRPr="001864AB" w:rsidRDefault="002345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6" w:history="1">
        <w:r w:rsidR="00F33041" w:rsidRPr="001864AB">
          <w:rPr>
            <w:rStyle w:val="Hiperpovezava"/>
            <w:noProof/>
            <w:color w:val="auto"/>
          </w:rPr>
          <w:t>12.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ODSTOP OD IZVEDBE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_Toc175564216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5528BAC3" w14:textId="47D5657B" w:rsidR="00F33041" w:rsidRPr="001864AB" w:rsidRDefault="002345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7" w:history="1">
        <w:r w:rsidR="00F33041" w:rsidRPr="001864AB">
          <w:rPr>
            <w:rStyle w:val="Hiperpovezava"/>
            <w:noProof/>
            <w:color w:val="auto"/>
          </w:rPr>
          <w:t>13.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POGODBA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_Toc175564217 \h </w:instrText>
        </w:r>
        <w:r w:rsidR="00F33041" w:rsidRPr="001864AB">
          <w:rPr>
            <w:noProof/>
            <w:webHidden/>
          </w:rPr>
        </w:r>
        <w:r w:rsidR="00F33041" w:rsidRPr="001864AB">
          <w:rPr>
            <w:noProof/>
            <w:webHidden/>
          </w:rPr>
          <w:fldChar w:fldCharType="separate"/>
        </w:r>
        <w:r w:rsidR="00475936">
          <w:rPr>
            <w:noProof/>
            <w:webHidden/>
          </w:rPr>
          <w:t>15</w:t>
        </w:r>
        <w:r w:rsidR="00F33041" w:rsidRPr="001864AB">
          <w:rPr>
            <w:noProof/>
            <w:webHidden/>
          </w:rPr>
          <w:fldChar w:fldCharType="end"/>
        </w:r>
      </w:hyperlink>
    </w:p>
    <w:p w14:paraId="1691A7E7" w14:textId="689E8C17" w:rsidR="00F33041" w:rsidRPr="001864AB" w:rsidRDefault="002345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8" w:history="1">
        <w:r w:rsidR="00F33041" w:rsidRPr="001864AB">
          <w:rPr>
            <w:rStyle w:val="Hiperpovezava"/>
            <w:noProof/>
            <w:color w:val="auto"/>
          </w:rPr>
          <w:t>14.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PRAVNO VARSTVO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_Toc175564218 \h </w:instrText>
        </w:r>
        <w:r w:rsidR="00F33041" w:rsidRPr="001864AB">
          <w:rPr>
            <w:noProof/>
            <w:webHidden/>
          </w:rPr>
        </w:r>
        <w:r w:rsidR="00F33041" w:rsidRPr="001864AB">
          <w:rPr>
            <w:noProof/>
            <w:webHidden/>
          </w:rPr>
          <w:fldChar w:fldCharType="separate"/>
        </w:r>
        <w:r w:rsidR="00475936">
          <w:rPr>
            <w:noProof/>
            <w:webHidden/>
          </w:rPr>
          <w:t>15</w:t>
        </w:r>
        <w:r w:rsidR="00F33041" w:rsidRPr="001864AB">
          <w:rPr>
            <w:noProof/>
            <w:webHidden/>
          </w:rPr>
          <w:fldChar w:fldCharType="end"/>
        </w:r>
      </w:hyperlink>
    </w:p>
    <w:p w14:paraId="7B951755" w14:textId="5350D153"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77777777" w:rsidR="00BB1E26" w:rsidRPr="001864AB" w:rsidRDefault="002B2B13" w:rsidP="00366B65">
      <w:pPr>
        <w:pStyle w:val="Naslov1"/>
      </w:pPr>
      <w:bookmarkStart w:id="2" w:name="_Toc175564181"/>
      <w:r w:rsidRPr="001864AB">
        <w:rPr>
          <w:caps w:val="0"/>
        </w:rPr>
        <w:lastRenderedPageBreak/>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175564182"/>
      <w:r w:rsidRPr="001864AB">
        <w:t>OZNAKA IN PREDMET JAVNEGA NAROČILA</w:t>
      </w:r>
      <w:bookmarkEnd w:id="3"/>
      <w:bookmarkEnd w:id="4"/>
      <w:bookmarkEnd w:id="5"/>
    </w:p>
    <w:p w14:paraId="383446E1" w14:textId="5402CED0" w:rsidR="00765DEE" w:rsidRPr="001864AB" w:rsidRDefault="00765DEE" w:rsidP="00765DEE">
      <w:bookmarkStart w:id="6" w:name="_Toc336851731"/>
      <w:bookmarkStart w:id="7" w:name="_Toc336851779"/>
      <w:r w:rsidRPr="001864AB">
        <w:t xml:space="preserve">Oznaka: </w:t>
      </w:r>
      <w:r w:rsidR="007C1154" w:rsidRPr="001864AB">
        <w:t xml:space="preserve"> </w:t>
      </w:r>
      <w:r w:rsidR="00E231E1" w:rsidRPr="006515A5">
        <w:t xml:space="preserve">JN </w:t>
      </w:r>
      <w:r w:rsidR="00A01350" w:rsidRPr="006515A5">
        <w:t>24-</w:t>
      </w:r>
      <w:r w:rsidR="00E231E1" w:rsidRPr="006515A5">
        <w:t>2024</w:t>
      </w:r>
      <w:r w:rsidRPr="001864AB">
        <w:t xml:space="preserve"> </w:t>
      </w:r>
    </w:p>
    <w:p w14:paraId="488FF670" w14:textId="01A1110B" w:rsidR="00765DEE" w:rsidRPr="001864AB" w:rsidRDefault="007C1154" w:rsidP="00765DEE">
      <w:pPr>
        <w:rPr>
          <w:rFonts w:cs="Arial"/>
          <w:i/>
          <w:sz w:val="18"/>
          <w:szCs w:val="18"/>
        </w:rPr>
      </w:pPr>
      <w:r w:rsidRPr="001864AB">
        <w:t xml:space="preserve">Predmet: </w:t>
      </w:r>
      <w:r w:rsidR="00E231E1" w:rsidRPr="001864AB">
        <w:t>Varovanje Ortopedske bolnišnice Valdoltra</w:t>
      </w:r>
      <w:r w:rsidR="00765DEE" w:rsidRPr="001864AB">
        <w:t xml:space="preserve"> </w:t>
      </w:r>
    </w:p>
    <w:p w14:paraId="55EDF237" w14:textId="77777777" w:rsidR="004306AB" w:rsidRPr="001864AB" w:rsidRDefault="004306AB" w:rsidP="00765DEE">
      <w:pPr>
        <w:rPr>
          <w:rFonts w:cs="Arial"/>
          <w:i/>
          <w:sz w:val="18"/>
          <w:szCs w:val="18"/>
        </w:rPr>
      </w:pPr>
    </w:p>
    <w:p w14:paraId="762667ED" w14:textId="77777777" w:rsidR="004F5F6A" w:rsidRPr="001864AB" w:rsidRDefault="004F5F6A" w:rsidP="00AF1F2F">
      <w:pPr>
        <w:ind w:left="284"/>
        <w:rPr>
          <w:rFonts w:cs="Arial"/>
          <w:sz w:val="18"/>
          <w:szCs w:val="18"/>
        </w:rPr>
      </w:pPr>
    </w:p>
    <w:p w14:paraId="3A6DDD2B" w14:textId="3224A759"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704831" w:rsidRPr="001864AB">
        <w:rPr>
          <w:rFonts w:cs="Arial"/>
          <w:szCs w:val="20"/>
        </w:rPr>
        <w:tab/>
      </w:r>
    </w:p>
    <w:p w14:paraId="23CA8E05" w14:textId="77777777" w:rsidR="005312FE" w:rsidRPr="001864AB" w:rsidRDefault="00C91BF6" w:rsidP="005312FE">
      <w:pPr>
        <w:pStyle w:val="Naslov1"/>
      </w:pPr>
      <w:bookmarkStart w:id="8" w:name="_Toc175564183"/>
      <w:r w:rsidRPr="001864AB">
        <w:t>NAČIN ODDAJE JAVNEGA NAROČILA</w:t>
      </w:r>
      <w:bookmarkEnd w:id="6"/>
      <w:bookmarkEnd w:id="7"/>
      <w:bookmarkEnd w:id="8"/>
    </w:p>
    <w:p w14:paraId="2CB70FAA" w14:textId="259AA8FC" w:rsidR="002B0C97" w:rsidRPr="001864AB" w:rsidRDefault="005312FE" w:rsidP="005312FE">
      <w:r w:rsidRPr="001864AB">
        <w:t>Za oddajo predmetnega naročila se v skladu s</w:t>
      </w:r>
      <w:r w:rsidR="00E56B44" w:rsidRPr="001864AB">
        <w:t xml:space="preserve"> </w:t>
      </w:r>
      <w:r w:rsidR="004F5F6A" w:rsidRPr="001864AB">
        <w:t>40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2B0C97" w:rsidRPr="001864AB">
        <w:t>odprti postopek</w:t>
      </w:r>
      <w:r w:rsidR="00E56B44" w:rsidRPr="001864AB">
        <w:t>.</w:t>
      </w:r>
    </w:p>
    <w:p w14:paraId="371AADB3" w14:textId="77777777" w:rsidR="00AE082E" w:rsidRPr="001864AB" w:rsidRDefault="00AE082E" w:rsidP="00AE082E">
      <w:bookmarkStart w:id="9" w:name="_Toc336851732"/>
      <w:bookmarkStart w:id="10"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1" w:name="_Toc464638490"/>
      <w:bookmarkStart w:id="12" w:name="_Toc464638491"/>
      <w:bookmarkStart w:id="13" w:name="_Toc175564184"/>
      <w:bookmarkEnd w:id="11"/>
      <w:bookmarkEnd w:id="12"/>
      <w:r w:rsidRPr="001864AB">
        <w:t>R</w:t>
      </w:r>
      <w:r w:rsidR="00C91BF6" w:rsidRPr="001864AB">
        <w:t>OK IN NAČIN PREDLOŽITVE PONUDBE</w:t>
      </w:r>
      <w:bookmarkEnd w:id="9"/>
      <w:bookmarkEnd w:id="10"/>
      <w:bookmarkEnd w:id="13"/>
    </w:p>
    <w:p w14:paraId="2E43E40D" w14:textId="597AD43D" w:rsidR="00166B3B" w:rsidRPr="001864AB" w:rsidRDefault="00166B3B" w:rsidP="005312FE">
      <w:r w:rsidRPr="001864AB">
        <w:t xml:space="preserve">Pred oddajo ponudbe bo za zainteresirane ponudnike organiziran ogled </w:t>
      </w:r>
      <w:r w:rsidR="00E231E1" w:rsidRPr="001864AB">
        <w:t>lokacije</w:t>
      </w:r>
      <w:r w:rsidRPr="001864AB">
        <w:t xml:space="preserve">, kjer se bodo razpisana dela izvajala. </w:t>
      </w:r>
      <w:r w:rsidRPr="00732310">
        <w:rPr>
          <w:b/>
        </w:rPr>
        <w:t xml:space="preserve">Ogled bo organiziran dne </w:t>
      </w:r>
      <w:r w:rsidR="00732310" w:rsidRPr="00732310">
        <w:rPr>
          <w:b/>
        </w:rPr>
        <w:t>20</w:t>
      </w:r>
      <w:r w:rsidR="00DA5B99" w:rsidRPr="00732310">
        <w:rPr>
          <w:b/>
        </w:rPr>
        <w:t xml:space="preserve">. 9. </w:t>
      </w:r>
      <w:r w:rsidR="00E231E1" w:rsidRPr="00732310">
        <w:rPr>
          <w:b/>
        </w:rPr>
        <w:t>2024</w:t>
      </w:r>
      <w:r w:rsidRPr="00732310">
        <w:rPr>
          <w:b/>
        </w:rPr>
        <w:t xml:space="preserve"> </w:t>
      </w:r>
      <w:r w:rsidRPr="00732310">
        <w:rPr>
          <w:rFonts w:cs="Arial"/>
          <w:b/>
          <w:i/>
          <w:sz w:val="18"/>
          <w:szCs w:val="18"/>
        </w:rPr>
        <w:t xml:space="preserve"> </w:t>
      </w:r>
      <w:r w:rsidRPr="00732310">
        <w:rPr>
          <w:b/>
        </w:rPr>
        <w:t xml:space="preserve">ob </w:t>
      </w:r>
      <w:r w:rsidR="00710BF3" w:rsidRPr="00732310">
        <w:rPr>
          <w:b/>
        </w:rPr>
        <w:t>10.00</w:t>
      </w:r>
      <w:r w:rsidRPr="00732310">
        <w:rPr>
          <w:b/>
        </w:rPr>
        <w:t xml:space="preserve"> uri</w:t>
      </w:r>
      <w:r w:rsidR="00710BF3" w:rsidRPr="00732310">
        <w:t xml:space="preserve">, </w:t>
      </w:r>
      <w:r w:rsidR="00710BF3">
        <w:t>na vhodu bolnišnice pri vratarnici</w:t>
      </w:r>
      <w:r w:rsidRPr="001864AB">
        <w:t>. Predhodna najava ponudnikov ni potrebna in ogled ni pogoj za sodelovanje na javnem naročilu je pa za ponudnike priporočljiv.</w:t>
      </w:r>
      <w:bookmarkStart w:id="14" w:name="_GoBack"/>
      <w:bookmarkEnd w:id="14"/>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527E9FE6"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1864AB">
        <w:rPr>
          <w:rFonts w:cs="Arial"/>
          <w:b/>
          <w:szCs w:val="20"/>
          <w:lang w:eastAsia="sl-SI"/>
        </w:rPr>
        <w:t>najkasneje do</w:t>
      </w:r>
      <w:r w:rsidRPr="001864AB">
        <w:rPr>
          <w:rFonts w:cs="Arial"/>
          <w:szCs w:val="20"/>
          <w:lang w:eastAsia="sl-SI"/>
        </w:rPr>
        <w:t xml:space="preserve"> </w:t>
      </w:r>
      <w:r w:rsidR="00DA5B99" w:rsidRPr="00DA5B99">
        <w:rPr>
          <w:b/>
        </w:rPr>
        <w:t>1</w:t>
      </w:r>
      <w:r w:rsidR="00234556">
        <w:rPr>
          <w:b/>
        </w:rPr>
        <w:t>8</w:t>
      </w:r>
      <w:r w:rsidR="00DA5B99" w:rsidRPr="00DA5B99">
        <w:rPr>
          <w:b/>
        </w:rPr>
        <w:t xml:space="preserve">. 10. </w:t>
      </w:r>
      <w:r w:rsidR="00E231E1" w:rsidRPr="00DA5B99">
        <w:rPr>
          <w:b/>
        </w:rPr>
        <w:t>2024</w:t>
      </w:r>
      <w:r w:rsidR="00E231E1" w:rsidRPr="00DA5B99">
        <w:t>,</w:t>
      </w:r>
      <w:r w:rsidRPr="001864AB">
        <w:t xml:space="preserve"> </w:t>
      </w:r>
      <w:r w:rsidRPr="001864AB">
        <w:rPr>
          <w:rFonts w:cs="Arial"/>
          <w:i/>
          <w:sz w:val="18"/>
          <w:szCs w:val="18"/>
        </w:rPr>
        <w:t xml:space="preserve"> </w:t>
      </w:r>
      <w:r w:rsidRPr="001864AB">
        <w:rPr>
          <w:b/>
        </w:rPr>
        <w:t xml:space="preserve">do </w:t>
      </w:r>
      <w:r w:rsidR="00E231E1" w:rsidRPr="001864AB">
        <w:rPr>
          <w:b/>
        </w:rPr>
        <w:t>10.00</w:t>
      </w:r>
      <w:r w:rsidRPr="001864AB">
        <w:t xml:space="preserve"> </w:t>
      </w:r>
      <w:r w:rsidRPr="001864AB">
        <w:rPr>
          <w:b/>
        </w:rPr>
        <w:t>ure</w:t>
      </w:r>
      <w:r w:rsidRPr="001864AB">
        <w:t>. Za oddano ponudbo se šteje ponudba, ki je v sistemu e-JN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w:t>
      </w:r>
      <w:r w:rsidRPr="001864AB">
        <w:lastRenderedPageBreak/>
        <w:t xml:space="preserve">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5" w:name="_Toc467501160"/>
      <w:bookmarkStart w:id="16" w:name="_Toc467501161"/>
      <w:bookmarkStart w:id="17" w:name="_Toc336851733"/>
      <w:bookmarkStart w:id="18" w:name="_Toc336851781"/>
      <w:bookmarkStart w:id="19" w:name="_Toc175564185"/>
      <w:bookmarkEnd w:id="15"/>
      <w:bookmarkEnd w:id="16"/>
      <w:r w:rsidRPr="001864AB">
        <w:t>ČAS IN KRAJ ODPIRANJA PONUDB</w:t>
      </w:r>
      <w:bookmarkEnd w:id="17"/>
      <w:bookmarkEnd w:id="18"/>
      <w:bookmarkEnd w:id="19"/>
      <w:r w:rsidR="00B55B72" w:rsidRPr="001864AB">
        <w:t xml:space="preserve"> </w:t>
      </w:r>
    </w:p>
    <w:p w14:paraId="4E1A2C62" w14:textId="70250B96" w:rsidR="0017690A" w:rsidRPr="001864AB" w:rsidRDefault="0017690A" w:rsidP="0017690A">
      <w:pPr>
        <w:rPr>
          <w:rFonts w:cs="Arial"/>
          <w:szCs w:val="20"/>
          <w:lang w:eastAsia="sl-SI"/>
        </w:rPr>
      </w:pPr>
      <w:r w:rsidRPr="001864AB">
        <w:rPr>
          <w:rFonts w:cs="Arial"/>
          <w:szCs w:val="20"/>
        </w:rPr>
        <w:t xml:space="preserve">Odpiranje ponudb bo potekalo avtomatično v sistemu e-JN dne </w:t>
      </w:r>
      <w:r w:rsidR="00DA5B99" w:rsidRPr="00DA5B99">
        <w:rPr>
          <w:b/>
        </w:rPr>
        <w:t>1</w:t>
      </w:r>
      <w:r w:rsidR="00234556">
        <w:rPr>
          <w:b/>
        </w:rPr>
        <w:t>8</w:t>
      </w:r>
      <w:r w:rsidR="00DA5B99" w:rsidRPr="00DA5B99">
        <w:rPr>
          <w:b/>
        </w:rPr>
        <w:t xml:space="preserve">. 10. </w:t>
      </w:r>
      <w:r w:rsidR="00E231E1" w:rsidRPr="00DA5B99">
        <w:rPr>
          <w:b/>
        </w:rPr>
        <w:t>2024</w:t>
      </w:r>
      <w:r w:rsidRPr="001864AB">
        <w:t xml:space="preserve">  in se bo začelo </w:t>
      </w:r>
      <w:r w:rsidRPr="001864AB">
        <w:rPr>
          <w:b/>
        </w:rPr>
        <w:t xml:space="preserve">ob </w:t>
      </w:r>
      <w:r w:rsidR="00E231E1" w:rsidRPr="001864AB">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77777777" w:rsidR="0017690A" w:rsidRPr="001864AB"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0964C759" w14:textId="77777777" w:rsidR="00400A3C" w:rsidRPr="001864AB" w:rsidRDefault="00C91BF6" w:rsidP="00737C91">
      <w:pPr>
        <w:pStyle w:val="Naslov1"/>
      </w:pPr>
      <w:bookmarkStart w:id="20" w:name="_Toc509686720"/>
      <w:bookmarkStart w:id="21" w:name="_Toc509690828"/>
      <w:bookmarkStart w:id="22" w:name="_Toc509691985"/>
      <w:bookmarkStart w:id="23" w:name="_Toc509686721"/>
      <w:bookmarkStart w:id="24" w:name="_Toc509690829"/>
      <w:bookmarkStart w:id="25" w:name="_Toc509691986"/>
      <w:bookmarkStart w:id="26" w:name="_Toc509686722"/>
      <w:bookmarkStart w:id="27" w:name="_Toc509690830"/>
      <w:bookmarkStart w:id="28" w:name="_Toc509691987"/>
      <w:bookmarkStart w:id="29" w:name="_Toc509686723"/>
      <w:bookmarkStart w:id="30" w:name="_Toc509690831"/>
      <w:bookmarkStart w:id="31" w:name="_Toc509691988"/>
      <w:bookmarkStart w:id="32" w:name="_Toc509686725"/>
      <w:bookmarkStart w:id="33" w:name="_Toc509690833"/>
      <w:bookmarkStart w:id="34" w:name="_Toc509691990"/>
      <w:bookmarkStart w:id="35" w:name="_Toc509686727"/>
      <w:bookmarkStart w:id="36" w:name="_Toc509690835"/>
      <w:bookmarkStart w:id="37" w:name="_Toc509691992"/>
      <w:bookmarkStart w:id="38" w:name="_Toc509686729"/>
      <w:bookmarkStart w:id="39" w:name="_Toc509690837"/>
      <w:bookmarkStart w:id="40" w:name="_Toc509691994"/>
      <w:bookmarkStart w:id="41" w:name="_Toc509686731"/>
      <w:bookmarkStart w:id="42" w:name="_Toc509690839"/>
      <w:bookmarkStart w:id="43" w:name="_Toc509691996"/>
      <w:bookmarkStart w:id="44" w:name="_Toc509686733"/>
      <w:bookmarkStart w:id="45" w:name="_Toc509690841"/>
      <w:bookmarkStart w:id="46" w:name="_Toc509691998"/>
      <w:bookmarkStart w:id="47" w:name="_Toc509686735"/>
      <w:bookmarkStart w:id="48" w:name="_Toc509690843"/>
      <w:bookmarkStart w:id="49" w:name="_Toc509692000"/>
      <w:bookmarkStart w:id="50" w:name="_Toc466382877"/>
      <w:bookmarkStart w:id="51" w:name="_Toc466382878"/>
      <w:bookmarkStart w:id="52" w:name="_Toc466382879"/>
      <w:bookmarkStart w:id="53" w:name="_Toc466382881"/>
      <w:bookmarkStart w:id="54" w:name="_Toc466382883"/>
      <w:bookmarkStart w:id="55" w:name="_Toc466382885"/>
      <w:bookmarkStart w:id="56" w:name="_Toc466382886"/>
      <w:bookmarkStart w:id="57" w:name="_Toc336851734"/>
      <w:bookmarkStart w:id="58" w:name="_Toc336851782"/>
      <w:bookmarkStart w:id="59" w:name="_Toc17556418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864AB">
        <w:t>PRAVNA PODLAGA</w:t>
      </w:r>
      <w:bookmarkEnd w:id="57"/>
      <w:bookmarkEnd w:id="58"/>
      <w:bookmarkEnd w:id="59"/>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60" w:name="_Toc464638497"/>
      <w:bookmarkStart w:id="61" w:name="_Toc464638498"/>
      <w:bookmarkStart w:id="62" w:name="_Toc336851735"/>
      <w:bookmarkStart w:id="63" w:name="_Toc336851783"/>
      <w:bookmarkStart w:id="64" w:name="_Toc371662750"/>
      <w:bookmarkStart w:id="65" w:name="_Toc175564187"/>
      <w:bookmarkStart w:id="66" w:name="_Toc336851736"/>
      <w:bookmarkStart w:id="67" w:name="_Toc336851784"/>
      <w:bookmarkEnd w:id="60"/>
      <w:bookmarkEnd w:id="61"/>
      <w:r w:rsidRPr="001864AB">
        <w:rPr>
          <w:caps w:val="0"/>
        </w:rPr>
        <w:t xml:space="preserve">TEMELJNA PRAVILA </w:t>
      </w:r>
      <w:bookmarkEnd w:id="62"/>
      <w:bookmarkEnd w:id="63"/>
      <w:r w:rsidRPr="001864AB">
        <w:rPr>
          <w:caps w:val="0"/>
        </w:rPr>
        <w:t>ZA DOSTOP, OBVESTILA IN POJASNILA V ZVEZI Z RAZPISNO DOKUMENTACIJO</w:t>
      </w:r>
      <w:bookmarkEnd w:id="64"/>
      <w:bookmarkEnd w:id="65"/>
    </w:p>
    <w:p w14:paraId="5B07B8AC" w14:textId="11E5F8AA" w:rsidR="00400A3C" w:rsidRPr="001864AB" w:rsidRDefault="008719FF" w:rsidP="00400A3C">
      <w:pPr>
        <w:pStyle w:val="Naslov2"/>
      </w:pPr>
      <w:bookmarkStart w:id="68" w:name="_Toc175564188"/>
      <w:r w:rsidRPr="001864AB">
        <w:t>D</w:t>
      </w:r>
      <w:r w:rsidR="00400A3C" w:rsidRPr="001864AB">
        <w:t>ostop do razpisne dokumentacije</w:t>
      </w:r>
      <w:bookmarkEnd w:id="66"/>
      <w:bookmarkEnd w:id="67"/>
      <w:bookmarkEnd w:id="68"/>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69" w:name="_Toc464638501"/>
      <w:bookmarkStart w:id="70" w:name="_Toc464638503"/>
      <w:bookmarkStart w:id="71" w:name="_Toc336851737"/>
      <w:bookmarkStart w:id="72" w:name="_Toc336851785"/>
      <w:bookmarkStart w:id="73" w:name="_Toc175564189"/>
      <w:bookmarkEnd w:id="69"/>
      <w:bookmarkEnd w:id="70"/>
      <w:r w:rsidRPr="001864AB">
        <w:t>O</w:t>
      </w:r>
      <w:r w:rsidR="00400A3C" w:rsidRPr="001864AB">
        <w:t>bvestila in pojasnila v zvezi z razpisno dokumentacijo</w:t>
      </w:r>
      <w:bookmarkEnd w:id="71"/>
      <w:bookmarkEnd w:id="72"/>
      <w:bookmarkEnd w:id="73"/>
    </w:p>
    <w:p w14:paraId="4D4AC1ED" w14:textId="77777777" w:rsidR="00400A3C" w:rsidRPr="001864AB" w:rsidRDefault="00400A3C" w:rsidP="00400A3C">
      <w:r w:rsidRPr="001864AB">
        <w:t xml:space="preserve">Komunikacija s ponudniki o vprašanjih v zvezi z vsebino naročila in v zvezi s pripravo ponudbe poteka izključno preko </w:t>
      </w:r>
      <w:r w:rsidR="00281AAF" w:rsidRPr="001864AB">
        <w:t>p</w:t>
      </w:r>
      <w:r w:rsidRPr="001864AB">
        <w:t>ortala javnih naročil.</w:t>
      </w:r>
    </w:p>
    <w:p w14:paraId="47FE7458" w14:textId="77777777" w:rsidR="00400A3C" w:rsidRPr="001864AB" w:rsidRDefault="00400A3C" w:rsidP="00400A3C"/>
    <w:p w14:paraId="07C2263E" w14:textId="42F32834" w:rsidR="00D26262" w:rsidRPr="001864AB" w:rsidRDefault="00400A3C" w:rsidP="00400A3C">
      <w:r w:rsidRPr="001864AB">
        <w:t xml:space="preserve">Naročnik bo zahtevo za pojasnilo razpisne dokumentacije oziroma kakršnokoli drugo vprašanje v zvezi </w:t>
      </w:r>
      <w:r w:rsidR="00306937" w:rsidRPr="001864AB">
        <w:t>z naročilom</w:t>
      </w:r>
      <w:r w:rsidRPr="001864AB">
        <w:t xml:space="preserve"> štel kot pravočasno, v kolikor bo na </w:t>
      </w:r>
      <w:r w:rsidR="00281AAF" w:rsidRPr="001864AB">
        <w:t>p</w:t>
      </w:r>
      <w:r w:rsidRPr="001864AB">
        <w:t xml:space="preserve">ortalu javnih naročil zastavljeno najkasneje do vključno </w:t>
      </w:r>
      <w:r w:rsidR="00C72B69" w:rsidRPr="00CC6235">
        <w:rPr>
          <w:b/>
        </w:rPr>
        <w:t>2</w:t>
      </w:r>
      <w:r w:rsidR="00234556">
        <w:rPr>
          <w:b/>
        </w:rPr>
        <w:t>7</w:t>
      </w:r>
      <w:r w:rsidR="00C72B69" w:rsidRPr="00CC6235">
        <w:rPr>
          <w:b/>
        </w:rPr>
        <w:t>. 9. 2024</w:t>
      </w:r>
      <w:r w:rsidR="00C450AB" w:rsidRPr="00CC6235">
        <w:t xml:space="preserve"> </w:t>
      </w:r>
      <w:r w:rsidRPr="00CC6235">
        <w:t>do</w:t>
      </w:r>
      <w:r w:rsidR="00D63EF4" w:rsidRPr="00CC6235">
        <w:t xml:space="preserve"> </w:t>
      </w:r>
      <w:r w:rsidR="00EB3CFD" w:rsidRPr="00CC6235">
        <w:rPr>
          <w:b/>
        </w:rPr>
        <w:t>10.00</w:t>
      </w:r>
      <w:r w:rsidR="00D63EF4" w:rsidRPr="00CC6235">
        <w:t xml:space="preserve"> ure</w:t>
      </w:r>
      <w:r w:rsidR="00EB3CFD" w:rsidRPr="00CC6235">
        <w:t>.</w:t>
      </w:r>
      <w:r w:rsidR="00C450AB" w:rsidRPr="001864AB">
        <w:t xml:space="preserve"> </w:t>
      </w:r>
    </w:p>
    <w:p w14:paraId="3E41DCEF" w14:textId="77777777" w:rsidR="00D26262" w:rsidRPr="001864AB" w:rsidRDefault="00D26262" w:rsidP="00400A3C"/>
    <w:p w14:paraId="7FC59071" w14:textId="77777777" w:rsidR="00400A3C" w:rsidRPr="001864AB" w:rsidRDefault="00400A3C" w:rsidP="00400A3C">
      <w:r w:rsidRPr="001864AB">
        <w:t>Na zahteve za pojasnila oziroma druga vprašanja v zvezi z naročilom, zastavljena po tem roku,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7556419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1864AB">
        <w:rPr>
          <w:caps w:val="0"/>
        </w:rPr>
        <w:t>UGOTAVLJANJE SPOSOBNOSTI</w:t>
      </w:r>
      <w:bookmarkEnd w:id="94"/>
    </w:p>
    <w:p w14:paraId="52A34BC1" w14:textId="3C09368B" w:rsidR="005B48AD" w:rsidRPr="001864AB" w:rsidRDefault="008719FF" w:rsidP="005B48AD">
      <w:pPr>
        <w:pStyle w:val="Naslov2"/>
      </w:pPr>
      <w:bookmarkStart w:id="95" w:name="_Toc175564191"/>
      <w:r w:rsidRPr="001864AB">
        <w:t>U</w:t>
      </w:r>
      <w:r w:rsidR="002838E4" w:rsidRPr="001864AB">
        <w:t>gotavljanje sposobnosti za sodelovanje v postopku oddaje javnega naročila in dokazila</w:t>
      </w:r>
      <w:bookmarkEnd w:id="95"/>
    </w:p>
    <w:p w14:paraId="5D9DFE5B" w14:textId="77777777" w:rsidR="00DC2CF5" w:rsidRPr="001864AB" w:rsidRDefault="005B48AD" w:rsidP="00DC2CF5">
      <w:r w:rsidRPr="001864AB">
        <w:t xml:space="preserve">Ponudnik mora izpolnjevati vse v tej točki navedene pogoje. </w:t>
      </w:r>
    </w:p>
    <w:p w14:paraId="1133E1B2" w14:textId="77777777" w:rsidR="007738A6" w:rsidRPr="001864AB" w:rsidRDefault="007738A6" w:rsidP="00DC2CF5"/>
    <w:p w14:paraId="0E662E14" w14:textId="77777777" w:rsidR="007738A6" w:rsidRPr="001864AB" w:rsidRDefault="007738A6" w:rsidP="005B48AD">
      <w:r w:rsidRPr="001864AB">
        <w:lastRenderedPageBreak/>
        <w:t xml:space="preserve">Ob predložitvi ponudbe bo naročnik namesto potrdil, ki jih izdajajo javni organi ali tretje osebe, v skladu </w:t>
      </w:r>
      <w:r w:rsidR="0058640D" w:rsidRPr="001864AB">
        <w:t>z</w:t>
      </w:r>
      <w:r w:rsidRPr="001864AB">
        <w:t xml:space="preserve"> 79. členom ZJN-3 sprejel ESPD, ki </w:t>
      </w:r>
      <w:r w:rsidR="0077559D" w:rsidRPr="001864AB">
        <w:t>predstavlja</w:t>
      </w:r>
      <w:r w:rsidRPr="001864AB">
        <w:t xml:space="preserve"> lastno izjavo, kot predhodni dokaz v zvezi s točk</w:t>
      </w:r>
      <w:r w:rsidR="0058640D" w:rsidRPr="001864AB">
        <w:t>ami</w:t>
      </w:r>
      <w:r w:rsidRPr="001864AB">
        <w:t xml:space="preserve"> </w:t>
      </w:r>
      <w:r w:rsidR="00166B3B" w:rsidRPr="001864AB">
        <w:t>8</w:t>
      </w:r>
      <w:r w:rsidRPr="001864AB">
        <w:t xml:space="preserve">.1.1 </w:t>
      </w:r>
      <w:r w:rsidR="0058640D" w:rsidRPr="001864AB">
        <w:t>do</w:t>
      </w:r>
      <w:r w:rsidRPr="001864AB">
        <w:t xml:space="preserve"> </w:t>
      </w:r>
      <w:r w:rsidR="00166B3B" w:rsidRPr="001864AB">
        <w:t>8</w:t>
      </w:r>
      <w:r w:rsidRPr="001864AB">
        <w:t>.1.</w:t>
      </w:r>
      <w:r w:rsidR="00232CB5" w:rsidRPr="001864AB">
        <w:t>6</w:t>
      </w:r>
      <w:r w:rsidRPr="001864AB">
        <w:t xml:space="preserve"> teh navodil.</w:t>
      </w:r>
      <w:r w:rsidR="0078518E" w:rsidRPr="001864AB">
        <w:t xml:space="preserve"> </w:t>
      </w:r>
    </w:p>
    <w:p w14:paraId="01026287" w14:textId="77777777" w:rsidR="007738A6" w:rsidRPr="001864AB" w:rsidRDefault="007738A6" w:rsidP="005B48AD"/>
    <w:p w14:paraId="538A7D6E" w14:textId="77777777" w:rsidR="007738A6" w:rsidRPr="001864AB" w:rsidRDefault="007738A6" w:rsidP="005B48AD">
      <w:r w:rsidRPr="001864AB">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1864AB" w:rsidRDefault="007738A6" w:rsidP="005B48AD"/>
    <w:p w14:paraId="67E9C1F2" w14:textId="77777777" w:rsidR="007738A6" w:rsidRPr="001864AB" w:rsidRDefault="007738A6" w:rsidP="005B48AD">
      <w:r w:rsidRPr="001864AB">
        <w:t>Naročnik bo pred oddajo javnega naročila od ponudnika, kateremu se je odločil oddati predmetno naročilo, zahteval, da predloži dokazila</w:t>
      </w:r>
      <w:r w:rsidR="00261DF2" w:rsidRPr="001864AB">
        <w:t xml:space="preserve"> (potrdila, izjave) kot dokaz neobstoja razlogov za izključitev iz točke </w:t>
      </w:r>
      <w:r w:rsidR="00166B3B" w:rsidRPr="001864AB">
        <w:t>8</w:t>
      </w:r>
      <w:r w:rsidR="00261DF2" w:rsidRPr="001864AB">
        <w:t>.1.1 teh navodil in kot dokaz izpolnjevanja pogoj</w:t>
      </w:r>
      <w:r w:rsidR="0058640D" w:rsidRPr="001864AB">
        <w:t>ev</w:t>
      </w:r>
      <w:r w:rsidR="00261DF2" w:rsidRPr="001864AB">
        <w:t xml:space="preserve"> za sodelovanje iz točk </w:t>
      </w:r>
      <w:r w:rsidR="00166B3B" w:rsidRPr="001864AB">
        <w:t>8</w:t>
      </w:r>
      <w:r w:rsidR="00261DF2" w:rsidRPr="001864AB">
        <w:t>.1.2</w:t>
      </w:r>
      <w:r w:rsidR="0058640D" w:rsidRPr="001864AB">
        <w:t xml:space="preserve"> do </w:t>
      </w:r>
      <w:r w:rsidR="00166B3B" w:rsidRPr="001864AB">
        <w:t>8</w:t>
      </w:r>
      <w:r w:rsidR="0058640D" w:rsidRPr="001864AB">
        <w:t>.1.</w:t>
      </w:r>
      <w:r w:rsidR="00232CB5" w:rsidRPr="001864AB">
        <w:t>6</w:t>
      </w:r>
      <w:r w:rsidR="00261DF2" w:rsidRPr="001864AB">
        <w:t xml:space="preserve"> teh navodil.</w:t>
      </w:r>
    </w:p>
    <w:p w14:paraId="0DC23C68" w14:textId="77777777" w:rsidR="00261DF2" w:rsidRPr="001864AB" w:rsidRDefault="00261DF2" w:rsidP="005B48AD"/>
    <w:p w14:paraId="6F9423F1" w14:textId="77777777" w:rsidR="00261DF2" w:rsidRPr="001864AB" w:rsidRDefault="00261DF2" w:rsidP="005B48AD">
      <w:r w:rsidRPr="001864AB">
        <w:t>Gospodarski subjekt lahko dokazila o neobstoju</w:t>
      </w:r>
      <w:r w:rsidR="0058640D" w:rsidRPr="001864AB">
        <w:t xml:space="preserve"> razlogov za</w:t>
      </w:r>
      <w:r w:rsidRPr="001864AB">
        <w:t xml:space="preserve"> izključitev iz točke </w:t>
      </w:r>
      <w:r w:rsidR="00166B3B" w:rsidRPr="001864AB">
        <w:t>8</w:t>
      </w:r>
      <w:r w:rsidRPr="001864AB">
        <w:t>.1.1 teh navodil in dokazila o izpolnjevanju pogoj</w:t>
      </w:r>
      <w:r w:rsidR="0058640D" w:rsidRPr="001864AB">
        <w:t>ev za sodelovanje</w:t>
      </w:r>
      <w:r w:rsidRPr="001864AB">
        <w:t xml:space="preserve"> iz točk </w:t>
      </w:r>
      <w:r w:rsidR="00166B3B" w:rsidRPr="001864AB">
        <w:t>8</w:t>
      </w:r>
      <w:r w:rsidRPr="001864AB">
        <w:t>.1.2</w:t>
      </w:r>
      <w:r w:rsidR="0058640D" w:rsidRPr="001864AB">
        <w:t xml:space="preserve"> do </w:t>
      </w:r>
      <w:r w:rsidR="00166B3B" w:rsidRPr="001864AB">
        <w:t>8</w:t>
      </w:r>
      <w:r w:rsidR="0058640D" w:rsidRPr="001864AB">
        <w:t>.1.</w:t>
      </w:r>
      <w:r w:rsidR="00232CB5" w:rsidRPr="001864AB">
        <w:t>6</w:t>
      </w:r>
      <w:r w:rsidRPr="001864AB">
        <w:t xml:space="preserve"> teh navodil predloži tudi sam. Naročnik si pridržuje pravico do preveritve verodostojnosti predloženih dokazil pri podpisniku le-teh.</w:t>
      </w:r>
    </w:p>
    <w:p w14:paraId="2133BD4E" w14:textId="77777777" w:rsidR="00261DF2" w:rsidRPr="001864AB" w:rsidRDefault="00261DF2" w:rsidP="005B48AD"/>
    <w:p w14:paraId="58F20A6A" w14:textId="77777777" w:rsidR="00261DF2" w:rsidRPr="001864AB" w:rsidRDefault="00261DF2" w:rsidP="005B48AD">
      <w:r w:rsidRPr="001864AB">
        <w:t xml:space="preserve">V kolikor ponudnik nima sedeža v </w:t>
      </w:r>
      <w:r w:rsidR="0058640D" w:rsidRPr="001864AB">
        <w:t xml:space="preserve">Republiki </w:t>
      </w:r>
      <w:r w:rsidRPr="001864AB">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1864AB" w:rsidRDefault="00261DF2" w:rsidP="005B48AD"/>
    <w:p w14:paraId="35B8EFB0" w14:textId="77777777" w:rsidR="00261DF2" w:rsidRPr="001864AB" w:rsidRDefault="00261DF2" w:rsidP="005B48AD">
      <w:r w:rsidRPr="001864AB">
        <w:t xml:space="preserve">Za skupne ponudbe in ponudbe s podizvajalci je potrebno upoštevati še točki </w:t>
      </w:r>
      <w:r w:rsidR="006E739F" w:rsidRPr="001864AB">
        <w:t>1</w:t>
      </w:r>
      <w:r w:rsidR="00166B3B" w:rsidRPr="001864AB">
        <w:t>0</w:t>
      </w:r>
      <w:r w:rsidRPr="001864AB">
        <w:t>.3.1 (Skupna ponudba) in 1</w:t>
      </w:r>
      <w:r w:rsidR="00166B3B" w:rsidRPr="001864AB">
        <w:t>0</w:t>
      </w:r>
      <w:r w:rsidRPr="001864AB">
        <w:t>.3.2 (Ponudba s podizvajalci) teh navodil.</w:t>
      </w:r>
    </w:p>
    <w:p w14:paraId="12CFF52D" w14:textId="77777777" w:rsidR="007738A6" w:rsidRPr="001864AB" w:rsidRDefault="007738A6" w:rsidP="005B48AD"/>
    <w:p w14:paraId="4EFD88B4" w14:textId="77777777" w:rsidR="003A77BA" w:rsidRPr="001864AB" w:rsidRDefault="00CE3D01" w:rsidP="003A77BA">
      <w:pPr>
        <w:pStyle w:val="Naslov3"/>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7556419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1864AB">
        <w:t>Razlogi za izključitev</w:t>
      </w:r>
      <w:bookmarkEnd w:id="112"/>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32A8459E" w:rsidR="001D49F5" w:rsidRPr="001864AB" w:rsidRDefault="001D49F5" w:rsidP="006339C5">
      <w:pPr>
        <w:numPr>
          <w:ilvl w:val="0"/>
          <w:numId w:val="10"/>
        </w:numPr>
        <w:ind w:left="426" w:hanging="284"/>
      </w:pPr>
      <w:r w:rsidRPr="001864AB">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1864AB" w:rsidRDefault="007C1BF9" w:rsidP="003A77BA"/>
    <w:p w14:paraId="40800536" w14:textId="77777777" w:rsidR="00D54431" w:rsidRPr="001864AB" w:rsidRDefault="007C1BF9" w:rsidP="00D54431">
      <w:pPr>
        <w:ind w:firstLine="392"/>
      </w:pPr>
      <w:r w:rsidRPr="001864AB">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19F1142F" w:rsidR="009559B9" w:rsidRPr="001864AB" w:rsidRDefault="009559B9"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3" w:name="_Toc464638529"/>
      <w:bookmarkStart w:id="114" w:name="_Toc175564193"/>
      <w:bookmarkStart w:id="115" w:name="_Toc336851742"/>
      <w:bookmarkStart w:id="116" w:name="_Toc336851790"/>
      <w:bookmarkEnd w:id="113"/>
      <w:r w:rsidRPr="001864AB">
        <w:t>Pogoji za sodelovanje glede ustreznosti za opravljanje poklicne dejavnosti</w:t>
      </w:r>
      <w:bookmarkEnd w:id="114"/>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22326566" w14:textId="66396533" w:rsidR="005A370E" w:rsidRPr="001864AB" w:rsidRDefault="00A80444" w:rsidP="00D54431">
      <w:pPr>
        <w:ind w:left="426"/>
      </w:pPr>
      <w:r w:rsidRPr="001864AB">
        <w:t>ESPD mora vsebovati vse potrebne podatke, da lahko naročnik v uradni evidenci preveri izpolnjevanje predmetnega pogoja. V kolikor takšna preveritev ne bo mogoča</w:t>
      </w:r>
      <w:r w:rsidR="00442953" w:rsidRPr="001864AB">
        <w:t>,</w:t>
      </w:r>
      <w:r w:rsidRPr="001864AB">
        <w:t xml:space="preserve"> bo naročnik od ponudnika zahteval predložitev </w:t>
      </w:r>
      <w:r w:rsidR="00EB3CFD" w:rsidRPr="001864AB">
        <w:t>kopije iz sodnega registra.</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7" w:name="_Toc464638533"/>
      <w:bookmarkStart w:id="118" w:name="_Toc175564194"/>
      <w:bookmarkEnd w:id="115"/>
      <w:bookmarkEnd w:id="116"/>
      <w:bookmarkEnd w:id="117"/>
      <w:r w:rsidRPr="001864AB">
        <w:lastRenderedPageBreak/>
        <w:t>Pogoji za sodelovanje glede ekonomskega in finančnega položaja</w:t>
      </w:r>
      <w:bookmarkEnd w:id="118"/>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353737A7" w14:textId="77777777" w:rsidR="00A80444" w:rsidRPr="001864AB" w:rsidRDefault="00A80444" w:rsidP="00164F36">
      <w:pPr>
        <w:ind w:firstLine="392"/>
      </w:pPr>
      <w:r w:rsidRPr="001864AB">
        <w:t>Gospodarski subjekti v ponudbi lahko skupno izpolnjujejo predmetni pogoj.</w:t>
      </w:r>
    </w:p>
    <w:p w14:paraId="225ECA33" w14:textId="591CD51D" w:rsidR="00A80444" w:rsidRPr="001864AB" w:rsidRDefault="00A80444" w:rsidP="00164F36">
      <w:pPr>
        <w:ind w:firstLine="392"/>
      </w:pPr>
    </w:p>
    <w:p w14:paraId="297FD9C6" w14:textId="77777777" w:rsidR="007C1BF9" w:rsidRPr="001864AB" w:rsidRDefault="007C1BF9" w:rsidP="00164F36">
      <w:pPr>
        <w:ind w:firstLine="392"/>
      </w:pPr>
      <w:r w:rsidRPr="001864AB">
        <w:t>DOKAZILO:</w:t>
      </w:r>
    </w:p>
    <w:p w14:paraId="28D25334" w14:textId="1D903C42" w:rsidR="007C1BF9" w:rsidRPr="001864AB" w:rsidRDefault="005150E9" w:rsidP="00164F36">
      <w:pPr>
        <w:tabs>
          <w:tab w:val="left" w:pos="817"/>
        </w:tabs>
        <w:ind w:left="392"/>
      </w:pPr>
      <w:r w:rsidRPr="001864AB">
        <w:t xml:space="preserve">Izpolnjen </w:t>
      </w:r>
      <w:r w:rsidRPr="001864AB">
        <w:rPr>
          <w:b/>
        </w:rPr>
        <w:t>obrazec ESPD</w:t>
      </w:r>
      <w:r w:rsidR="00A80444" w:rsidRPr="001864AB">
        <w:rPr>
          <w:b/>
        </w:rPr>
        <w:t xml:space="preserve"> </w:t>
      </w:r>
      <w:r w:rsidR="00A80444" w:rsidRPr="001864AB">
        <w:t>(v »Del IV: Pogoji za sodelovanje, Oddelek B: Ekonomski in finančni položaj«)</w:t>
      </w:r>
      <w:r w:rsidR="007C1BF9" w:rsidRPr="001864AB">
        <w:t>.</w:t>
      </w:r>
      <w:r w:rsidRPr="001864AB">
        <w:t xml:space="preserve"> </w:t>
      </w:r>
    </w:p>
    <w:p w14:paraId="27CEB64D" w14:textId="77777777" w:rsidR="005150E9" w:rsidRPr="001864AB" w:rsidRDefault="005150E9" w:rsidP="00164F36">
      <w:pPr>
        <w:tabs>
          <w:tab w:val="left" w:pos="817"/>
        </w:tabs>
        <w:ind w:left="392"/>
      </w:pPr>
    </w:p>
    <w:p w14:paraId="40347B98" w14:textId="31EFA71E" w:rsidR="005150E9" w:rsidRPr="001864AB" w:rsidRDefault="00A80444" w:rsidP="005150E9">
      <w:pPr>
        <w:ind w:left="426"/>
      </w:pPr>
      <w:r w:rsidRPr="001864AB">
        <w:t>ESPD mora vsebovati vse potrebne podatke</w:t>
      </w:r>
      <w:r w:rsidR="005150E9" w:rsidRPr="001864AB">
        <w:t>, da lahko naročnik v uradni evidenci preveri izpolnjevanje predmetnega pogoja. V kolikor takšna preveritev ne bo mogoča</w:t>
      </w:r>
      <w:r w:rsidR="00442953" w:rsidRPr="001864AB">
        <w:t>,</w:t>
      </w:r>
      <w:r w:rsidR="005150E9" w:rsidRPr="001864AB">
        <w:t xml:space="preserve"> bo naročnik od ponudnika zahteval predložitev </w:t>
      </w:r>
      <w:r w:rsidR="00EB3CFD" w:rsidRPr="001864AB">
        <w:t>potrdila bank o poravnanih obveznostih.</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19" w:name="_Toc464638539"/>
      <w:bookmarkStart w:id="120" w:name="_Toc464638541"/>
      <w:bookmarkStart w:id="121" w:name="_Toc464638544"/>
      <w:bookmarkStart w:id="122" w:name="_Toc464638546"/>
      <w:bookmarkStart w:id="123" w:name="_Toc175564195"/>
      <w:bookmarkStart w:id="124" w:name="_Toc336851743"/>
      <w:bookmarkStart w:id="125" w:name="_Toc336851791"/>
      <w:bookmarkEnd w:id="119"/>
      <w:bookmarkEnd w:id="120"/>
      <w:bookmarkEnd w:id="121"/>
      <w:bookmarkEnd w:id="122"/>
      <w:r w:rsidRPr="001864AB">
        <w:t>Pogoji za sodelovanje glede tehnične in strokovne sposobnosti</w:t>
      </w:r>
      <w:bookmarkEnd w:id="123"/>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18DBF930" w14:textId="6C4C5890" w:rsidR="00EB3CFD" w:rsidRPr="001864AB" w:rsidRDefault="00EB3CFD" w:rsidP="006339C5">
      <w:pPr>
        <w:numPr>
          <w:ilvl w:val="0"/>
          <w:numId w:val="13"/>
        </w:numPr>
        <w:ind w:left="426" w:hanging="284"/>
        <w:rPr>
          <w:rFonts w:cs="Arial"/>
          <w:i/>
          <w:sz w:val="18"/>
          <w:szCs w:val="18"/>
        </w:rPr>
      </w:pPr>
      <w:r w:rsidRPr="001864AB">
        <w:t xml:space="preserve">Ponudnik je v zadnjih treh letih, šteto od dneva objave obvestila o tem naročilu na portalu javnih naročil, uspešno izvedel (kar pomeni količinsko in kakovostno v skladu z naročilom) </w:t>
      </w:r>
      <w:r w:rsidR="00611B21">
        <w:t xml:space="preserve">in </w:t>
      </w:r>
      <w:r w:rsidRPr="001864AB">
        <w:t>vsaj 12 mesecev neprekinjeno izvajal storitev fizičnega in tehničnega varovanja v višini minimalno 1</w:t>
      </w:r>
      <w:r w:rsidR="00E248BB">
        <w:t>5</w:t>
      </w:r>
      <w:r w:rsidRPr="001864AB">
        <w:t xml:space="preserve">0.000 EUR brez DDV na letni ravni. Ponudnik predloži najmanj 2 primerljiva pravna posla na lokaciji obalnih občin. </w:t>
      </w:r>
      <w:r w:rsidRPr="001864AB">
        <w:rPr>
          <w:rFonts w:eastAsia="Times New Roman"/>
          <w:szCs w:val="20"/>
        </w:rPr>
        <w:t>Referenco mora v primeru skupne ponudbe, podati vodilni partner ponudnikov.</w:t>
      </w:r>
    </w:p>
    <w:p w14:paraId="16E4DC3A" w14:textId="4536F7FD" w:rsidR="00164F36" w:rsidRDefault="00164F36" w:rsidP="00E248BB">
      <w:pPr>
        <w:ind w:left="142"/>
      </w:pPr>
    </w:p>
    <w:p w14:paraId="68D47635" w14:textId="6AC7F318" w:rsidR="00E248BB" w:rsidRDefault="00E248BB" w:rsidP="00E248BB">
      <w:pPr>
        <w:ind w:left="142"/>
      </w:pPr>
      <w:r>
        <w:t xml:space="preserve">Ponudnik ima zaposlenih vsaj 20 varnostnikov </w:t>
      </w:r>
      <w:r w:rsidRPr="00150D59">
        <w:rPr>
          <w:rFonts w:eastAsia="Times New Roman"/>
        </w:rPr>
        <w:t>s pridobljeno nacionalno poklicno kvalifikacijo (NPK), s pridobljeno službeno izkaznico po ZZSaV-1, ki so tudi usposobljeni za gašenje začetnih požarov in za evakuacijo v primeru požara.</w:t>
      </w:r>
    </w:p>
    <w:p w14:paraId="71B8E411" w14:textId="57E9F3B3" w:rsidR="00E248BB" w:rsidRPr="001864AB" w:rsidRDefault="00E248BB" w:rsidP="00E248BB">
      <w:pPr>
        <w:ind w:left="142"/>
      </w:pPr>
    </w:p>
    <w:p w14:paraId="64E14827" w14:textId="77777777" w:rsidR="00270A35" w:rsidRPr="001864AB" w:rsidRDefault="00270A35" w:rsidP="00596401">
      <w:pPr>
        <w:ind w:left="426"/>
      </w:pPr>
      <w:r w:rsidRPr="001864AB">
        <w:t xml:space="preserve">Gospodarski subjekti v ponudbi lahko skupno izpolnjujejo predmetni pogoj. Gospodarski </w:t>
      </w:r>
      <w:r w:rsidR="002C173A" w:rsidRPr="001864AB">
        <w:t>subjekt lahko uporabi zmogljivosti drugih subjektov, ne glede na pravno razmerje med njim in temi subjekti le, če bodo slednji izvajali storitve, za katere se zahtevajo te zmogljivosti.</w:t>
      </w:r>
    </w:p>
    <w:p w14:paraId="3199EB04" w14:textId="77777777" w:rsidR="00270A35" w:rsidRPr="001864AB" w:rsidRDefault="00270A35" w:rsidP="00366B65"/>
    <w:p w14:paraId="78D9D30A" w14:textId="77777777" w:rsidR="00164F36" w:rsidRPr="001864AB" w:rsidRDefault="00164F36" w:rsidP="00F60AF5">
      <w:pPr>
        <w:ind w:firstLine="426"/>
      </w:pPr>
      <w:r w:rsidRPr="001864AB">
        <w:t>DOKAZILO:</w:t>
      </w:r>
    </w:p>
    <w:p w14:paraId="578217A0" w14:textId="1CBA13A2" w:rsidR="00894096" w:rsidRPr="001864AB" w:rsidRDefault="00894096" w:rsidP="00F60AF5">
      <w:pPr>
        <w:tabs>
          <w:tab w:val="left" w:pos="817"/>
        </w:tabs>
        <w:ind w:left="392"/>
        <w:rPr>
          <w:b/>
        </w:rPr>
      </w:pPr>
      <w:r w:rsidRPr="001864AB">
        <w:t xml:space="preserve">Izpolnjen </w:t>
      </w:r>
      <w:r w:rsidRPr="001864AB">
        <w:rPr>
          <w:b/>
        </w:rPr>
        <w:t>obrazec ESPD</w:t>
      </w:r>
      <w:r w:rsidR="004B5BF5" w:rsidRPr="001864AB">
        <w:rPr>
          <w:b/>
        </w:rPr>
        <w:t xml:space="preserve"> </w:t>
      </w:r>
      <w:r w:rsidR="004B5BF5" w:rsidRPr="001864AB">
        <w:t xml:space="preserve">(v »Del IV: Pogoji za sodelovanje, Oddelek C: Tehnična in strokovna sposobnost, </w:t>
      </w:r>
      <w:r w:rsidR="00635BA0" w:rsidRPr="001864AB">
        <w:t>Za naročila storitev: Izvedba storitve določene vrste</w:t>
      </w:r>
      <w:r w:rsidR="004B5BF5" w:rsidRPr="001864AB">
        <w:t>«)</w:t>
      </w:r>
      <w:r w:rsidR="00EB3CFD" w:rsidRPr="001864AB">
        <w:t xml:space="preserve"> in referenčno potrdilo</w:t>
      </w:r>
      <w:r w:rsidR="004B5BF5" w:rsidRPr="001864AB">
        <w:t>.</w:t>
      </w:r>
    </w:p>
    <w:p w14:paraId="34D12BAB" w14:textId="43C40EA7" w:rsidR="00894096" w:rsidRPr="001864AB" w:rsidRDefault="00894096" w:rsidP="00F60AF5">
      <w:pPr>
        <w:tabs>
          <w:tab w:val="left" w:pos="817"/>
        </w:tabs>
        <w:ind w:left="392"/>
        <w:rPr>
          <w:b/>
        </w:rPr>
      </w:pPr>
    </w:p>
    <w:p w14:paraId="2DC4F340" w14:textId="7EEC0A17" w:rsidR="001A5220" w:rsidRPr="001864AB" w:rsidRDefault="001A5220" w:rsidP="001A5220">
      <w:pPr>
        <w:tabs>
          <w:tab w:val="left" w:pos="817"/>
        </w:tabs>
        <w:rPr>
          <w:b/>
        </w:rPr>
      </w:pPr>
    </w:p>
    <w:p w14:paraId="23723A77" w14:textId="77777777" w:rsidR="001A5220" w:rsidRPr="001864AB" w:rsidRDefault="001A5220" w:rsidP="006339C5">
      <w:pPr>
        <w:numPr>
          <w:ilvl w:val="0"/>
          <w:numId w:val="13"/>
        </w:numPr>
        <w:spacing w:after="160" w:line="259" w:lineRule="auto"/>
        <w:ind w:left="578"/>
        <w:contextualSpacing/>
        <w:rPr>
          <w:rFonts w:eastAsia="Arial" w:cs="Arial"/>
          <w:szCs w:val="20"/>
          <w:lang w:eastAsia="sl-SI"/>
        </w:rPr>
      </w:pPr>
      <w:r w:rsidRPr="001864AB">
        <w:t xml:space="preserve">Ponudnik zagotavlja </w:t>
      </w:r>
      <w:r w:rsidRPr="001864AB">
        <w:rPr>
          <w:rFonts w:eastAsia="Arial" w:cs="Arial"/>
          <w:szCs w:val="20"/>
          <w:lang w:eastAsia="sl-SI"/>
        </w:rPr>
        <w:t xml:space="preserve">da je ustrezno usposobljen, ima vsa potrebna dovoljenja v skladu z Zakonom o zasebnem varovanju (ZZasV-1) in razpolaga najmanj s: </w:t>
      </w:r>
    </w:p>
    <w:p w14:paraId="7039A651" w14:textId="77777777" w:rsidR="001A5220" w:rsidRPr="001864AB" w:rsidRDefault="001A5220" w:rsidP="006339C5">
      <w:pPr>
        <w:numPr>
          <w:ilvl w:val="0"/>
          <w:numId w:val="20"/>
        </w:numPr>
        <w:spacing w:after="5" w:line="259" w:lineRule="auto"/>
        <w:contextualSpacing/>
        <w:jc w:val="left"/>
        <w:rPr>
          <w:rFonts w:eastAsia="Arial" w:cs="Arial"/>
          <w:szCs w:val="20"/>
          <w:lang w:eastAsia="sl-SI"/>
        </w:rPr>
      </w:pPr>
      <w:r w:rsidRPr="001864AB">
        <w:rPr>
          <w:rFonts w:eastAsia="Arial" w:cs="Arial"/>
          <w:position w:val="-2"/>
          <w:szCs w:val="20"/>
          <w:lang w:eastAsia="sl-SI"/>
        </w:rPr>
        <w:t>certifikatom oz. licenco za varovanje ljudi in premoženja;</w:t>
      </w:r>
    </w:p>
    <w:p w14:paraId="6EAE6F61" w14:textId="77777777" w:rsidR="001A5220" w:rsidRPr="001864AB" w:rsidRDefault="001A5220" w:rsidP="006339C5">
      <w:pPr>
        <w:numPr>
          <w:ilvl w:val="0"/>
          <w:numId w:val="20"/>
        </w:numPr>
        <w:spacing w:after="5" w:line="259" w:lineRule="auto"/>
        <w:contextualSpacing/>
        <w:rPr>
          <w:rFonts w:eastAsia="Arial" w:cs="Arial"/>
          <w:szCs w:val="20"/>
          <w:lang w:eastAsia="sl-SI"/>
        </w:rPr>
      </w:pPr>
      <w:r w:rsidRPr="001864AB">
        <w:rPr>
          <w:rFonts w:eastAsia="Arial" w:cs="Arial"/>
          <w:position w:val="-2"/>
          <w:szCs w:val="20"/>
          <w:lang w:eastAsia="sl-SI"/>
        </w:rPr>
        <w:t>certifikatom oz. licenco za upravljanje z varnostno nadzornim centrom oz. pogodbo o zagotavljanju VNC (potrdilo o glavnem VNC in neodvisnem, če en VNC odpove),</w:t>
      </w:r>
    </w:p>
    <w:p w14:paraId="34F3C31E" w14:textId="77777777" w:rsidR="001A5220" w:rsidRPr="001864AB" w:rsidRDefault="001A5220" w:rsidP="006339C5">
      <w:pPr>
        <w:numPr>
          <w:ilvl w:val="0"/>
          <w:numId w:val="20"/>
        </w:numPr>
        <w:spacing w:after="5" w:line="259" w:lineRule="auto"/>
        <w:contextualSpacing/>
        <w:jc w:val="left"/>
        <w:rPr>
          <w:rFonts w:eastAsia="Arial" w:cs="Arial"/>
          <w:position w:val="-2"/>
          <w:szCs w:val="20"/>
          <w:lang w:eastAsia="sl-SI"/>
        </w:rPr>
      </w:pPr>
      <w:r w:rsidRPr="001864AB">
        <w:rPr>
          <w:rFonts w:eastAsia="Arial" w:cs="Arial"/>
          <w:position w:val="-2"/>
          <w:szCs w:val="20"/>
          <w:lang w:eastAsia="sl-SI"/>
        </w:rPr>
        <w:t>licenco za načrtovanje sistemov tehničnega varovanja,</w:t>
      </w:r>
    </w:p>
    <w:p w14:paraId="06911883" w14:textId="77777777" w:rsidR="001A5220" w:rsidRPr="001864AB" w:rsidRDefault="001A5220" w:rsidP="006339C5">
      <w:pPr>
        <w:numPr>
          <w:ilvl w:val="0"/>
          <w:numId w:val="20"/>
        </w:numPr>
        <w:spacing w:after="5" w:line="259" w:lineRule="auto"/>
        <w:contextualSpacing/>
        <w:jc w:val="left"/>
        <w:rPr>
          <w:rFonts w:eastAsia="Arial" w:cs="Arial"/>
          <w:position w:val="-2"/>
          <w:szCs w:val="20"/>
          <w:lang w:eastAsia="sl-SI"/>
        </w:rPr>
      </w:pPr>
      <w:r w:rsidRPr="001864AB">
        <w:rPr>
          <w:rFonts w:eastAsia="Arial" w:cs="Arial"/>
          <w:position w:val="-2"/>
          <w:szCs w:val="20"/>
          <w:lang w:eastAsia="sl-SI"/>
        </w:rPr>
        <w:t>licenco za izvajanje sistemov tehničnega varovanja,</w:t>
      </w:r>
    </w:p>
    <w:p w14:paraId="07661F6D" w14:textId="77777777" w:rsidR="001A5220" w:rsidRPr="001864AB" w:rsidRDefault="001A5220" w:rsidP="006339C5">
      <w:pPr>
        <w:numPr>
          <w:ilvl w:val="0"/>
          <w:numId w:val="20"/>
        </w:numPr>
        <w:spacing w:after="5" w:line="259" w:lineRule="auto"/>
        <w:contextualSpacing/>
        <w:jc w:val="left"/>
        <w:rPr>
          <w:rFonts w:eastAsia="Arial" w:cs="Arial"/>
          <w:position w:val="-2"/>
          <w:szCs w:val="20"/>
          <w:lang w:eastAsia="sl-SI"/>
        </w:rPr>
      </w:pPr>
      <w:r w:rsidRPr="001864AB">
        <w:rPr>
          <w:rFonts w:eastAsia="Arial" w:cs="Arial"/>
          <w:position w:val="-2"/>
          <w:szCs w:val="20"/>
          <w:lang w:eastAsia="sl-SI"/>
        </w:rPr>
        <w:t>pooblastilom za izvajanje požarnega varovanja,</w:t>
      </w:r>
    </w:p>
    <w:p w14:paraId="4F7E6E4C" w14:textId="2920B973" w:rsidR="001A5220" w:rsidRPr="001864AB" w:rsidRDefault="001A5220" w:rsidP="006339C5">
      <w:pPr>
        <w:pStyle w:val="Odstavekseznama"/>
        <w:numPr>
          <w:ilvl w:val="0"/>
          <w:numId w:val="20"/>
        </w:numPr>
        <w:rPr>
          <w:rFonts w:eastAsia="Times New Roman" w:cs="Arial"/>
          <w:szCs w:val="20"/>
          <w:lang w:eastAsia="sl-SI"/>
        </w:rPr>
      </w:pPr>
      <w:r w:rsidRPr="001864AB">
        <w:rPr>
          <w:rFonts w:eastAsia="Arial" w:cs="Arial"/>
          <w:position w:val="-2"/>
          <w:szCs w:val="20"/>
          <w:lang w:eastAsia="sl-SI"/>
        </w:rPr>
        <w:t>potrdilom o usposobljenosti za gašenje</w:t>
      </w:r>
      <w:r w:rsidRPr="001864AB">
        <w:rPr>
          <w:rFonts w:eastAsia="Times New Roman" w:cs="Arial"/>
          <w:szCs w:val="20"/>
          <w:lang w:eastAsia="sl-SI"/>
        </w:rPr>
        <w:t>.</w:t>
      </w:r>
    </w:p>
    <w:p w14:paraId="67773EA0" w14:textId="723798F6" w:rsidR="001A5220" w:rsidRPr="001864AB" w:rsidRDefault="001A5220" w:rsidP="001A5220">
      <w:pPr>
        <w:rPr>
          <w:rFonts w:eastAsia="Times New Roman" w:cs="Arial"/>
          <w:szCs w:val="20"/>
          <w:lang w:eastAsia="sl-SI"/>
        </w:rPr>
      </w:pPr>
    </w:p>
    <w:p w14:paraId="59F3FAAB" w14:textId="15C58736" w:rsidR="001A5220" w:rsidRPr="001864AB" w:rsidRDefault="001A5220" w:rsidP="001A5220">
      <w:pPr>
        <w:rPr>
          <w:rFonts w:eastAsia="Times New Roman" w:cs="Arial"/>
          <w:szCs w:val="20"/>
          <w:lang w:eastAsia="sl-SI"/>
        </w:rPr>
      </w:pPr>
      <w:r w:rsidRPr="001864AB">
        <w:rPr>
          <w:rFonts w:eastAsia="Times New Roman" w:cs="Arial"/>
          <w:szCs w:val="20"/>
          <w:lang w:eastAsia="sl-SI"/>
        </w:rPr>
        <w:t>DOKAZILO:</w:t>
      </w:r>
    </w:p>
    <w:p w14:paraId="00DBF16D" w14:textId="3C1D3F44" w:rsidR="001A5220" w:rsidRPr="001864AB" w:rsidRDefault="001A5220" w:rsidP="006339C5">
      <w:pPr>
        <w:numPr>
          <w:ilvl w:val="0"/>
          <w:numId w:val="21"/>
        </w:numPr>
        <w:spacing w:after="5" w:line="259" w:lineRule="auto"/>
        <w:contextualSpacing/>
        <w:jc w:val="left"/>
        <w:rPr>
          <w:rFonts w:eastAsia="Arial" w:cs="Arial"/>
          <w:szCs w:val="20"/>
          <w:lang w:eastAsia="sl-SI"/>
        </w:rPr>
      </w:pPr>
      <w:r w:rsidRPr="001864AB">
        <w:rPr>
          <w:rFonts w:eastAsia="Arial" w:cs="Arial"/>
          <w:position w:val="-2"/>
          <w:szCs w:val="20"/>
          <w:lang w:eastAsia="sl-SI"/>
        </w:rPr>
        <w:t>certifikat oz. licenca za varovanje ljudi in premoženja;</w:t>
      </w:r>
    </w:p>
    <w:p w14:paraId="10C98B23" w14:textId="00F22D69" w:rsidR="001A5220" w:rsidRPr="001864AB" w:rsidRDefault="001A5220" w:rsidP="006339C5">
      <w:pPr>
        <w:numPr>
          <w:ilvl w:val="0"/>
          <w:numId w:val="21"/>
        </w:numPr>
        <w:spacing w:after="5" w:line="259" w:lineRule="auto"/>
        <w:contextualSpacing/>
        <w:rPr>
          <w:rFonts w:eastAsia="Arial" w:cs="Arial"/>
          <w:szCs w:val="20"/>
          <w:lang w:eastAsia="sl-SI"/>
        </w:rPr>
      </w:pPr>
      <w:r w:rsidRPr="001864AB">
        <w:rPr>
          <w:rFonts w:eastAsia="Arial" w:cs="Arial"/>
          <w:position w:val="-2"/>
          <w:szCs w:val="20"/>
          <w:lang w:eastAsia="sl-SI"/>
        </w:rPr>
        <w:t>certifikat oz. licenca za upravljanje z varnostno nadzornim centrom oz. pogodb</w:t>
      </w:r>
      <w:r w:rsidR="00611B21">
        <w:rPr>
          <w:rFonts w:eastAsia="Arial" w:cs="Arial"/>
          <w:position w:val="-2"/>
          <w:szCs w:val="20"/>
          <w:lang w:eastAsia="sl-SI"/>
        </w:rPr>
        <w:t>a</w:t>
      </w:r>
      <w:r w:rsidRPr="001864AB">
        <w:rPr>
          <w:rFonts w:eastAsia="Arial" w:cs="Arial"/>
          <w:position w:val="-2"/>
          <w:szCs w:val="20"/>
          <w:lang w:eastAsia="sl-SI"/>
        </w:rPr>
        <w:t xml:space="preserve"> o zagotavljanju VNC (potrdilo o glavnem VNC in neodvisnem, če en VNC odpove),</w:t>
      </w:r>
    </w:p>
    <w:p w14:paraId="1EEB7B76" w14:textId="142D0503" w:rsidR="001A5220" w:rsidRPr="001864AB" w:rsidRDefault="001A5220" w:rsidP="006339C5">
      <w:pPr>
        <w:numPr>
          <w:ilvl w:val="0"/>
          <w:numId w:val="21"/>
        </w:numPr>
        <w:spacing w:after="5" w:line="259" w:lineRule="auto"/>
        <w:contextualSpacing/>
        <w:jc w:val="left"/>
        <w:rPr>
          <w:rFonts w:eastAsia="Arial" w:cs="Arial"/>
          <w:position w:val="-2"/>
          <w:szCs w:val="20"/>
          <w:lang w:eastAsia="sl-SI"/>
        </w:rPr>
      </w:pPr>
      <w:r w:rsidRPr="001864AB">
        <w:rPr>
          <w:rFonts w:eastAsia="Arial" w:cs="Arial"/>
          <w:position w:val="-2"/>
          <w:szCs w:val="20"/>
          <w:lang w:eastAsia="sl-SI"/>
        </w:rPr>
        <w:t>licenca za načrtovanje sistemov tehničnega varovanja,</w:t>
      </w:r>
    </w:p>
    <w:p w14:paraId="4AEC1042" w14:textId="35547C48" w:rsidR="001A5220" w:rsidRPr="001864AB" w:rsidRDefault="001A5220" w:rsidP="006339C5">
      <w:pPr>
        <w:numPr>
          <w:ilvl w:val="0"/>
          <w:numId w:val="21"/>
        </w:numPr>
        <w:spacing w:after="5" w:line="259" w:lineRule="auto"/>
        <w:contextualSpacing/>
        <w:jc w:val="left"/>
        <w:rPr>
          <w:rFonts w:eastAsia="Arial" w:cs="Arial"/>
          <w:position w:val="-2"/>
          <w:szCs w:val="20"/>
          <w:lang w:eastAsia="sl-SI"/>
        </w:rPr>
      </w:pPr>
      <w:r w:rsidRPr="001864AB">
        <w:rPr>
          <w:rFonts w:eastAsia="Arial" w:cs="Arial"/>
          <w:position w:val="-2"/>
          <w:szCs w:val="20"/>
          <w:lang w:eastAsia="sl-SI"/>
        </w:rPr>
        <w:t>licenca za izvajanje sistemov tehničnega varovanja,</w:t>
      </w:r>
    </w:p>
    <w:p w14:paraId="5D388084" w14:textId="0530B851" w:rsidR="001A5220" w:rsidRPr="001864AB" w:rsidRDefault="001A5220" w:rsidP="006339C5">
      <w:pPr>
        <w:numPr>
          <w:ilvl w:val="0"/>
          <w:numId w:val="21"/>
        </w:numPr>
        <w:spacing w:after="5" w:line="259" w:lineRule="auto"/>
        <w:contextualSpacing/>
        <w:jc w:val="left"/>
        <w:rPr>
          <w:rFonts w:eastAsia="Arial" w:cs="Arial"/>
          <w:position w:val="-2"/>
          <w:szCs w:val="20"/>
          <w:lang w:eastAsia="sl-SI"/>
        </w:rPr>
      </w:pPr>
      <w:r w:rsidRPr="001864AB">
        <w:rPr>
          <w:rFonts w:eastAsia="Arial" w:cs="Arial"/>
          <w:position w:val="-2"/>
          <w:szCs w:val="20"/>
          <w:lang w:eastAsia="sl-SI"/>
        </w:rPr>
        <w:t>pooblastilo za izvajanje požarnega varovanja,</w:t>
      </w:r>
    </w:p>
    <w:p w14:paraId="404C1ADA" w14:textId="37E55264" w:rsidR="001A5220" w:rsidRPr="001864AB" w:rsidRDefault="001A5220" w:rsidP="006339C5">
      <w:pPr>
        <w:pStyle w:val="Odstavekseznama"/>
        <w:numPr>
          <w:ilvl w:val="0"/>
          <w:numId w:val="21"/>
        </w:numPr>
        <w:tabs>
          <w:tab w:val="left" w:pos="817"/>
        </w:tabs>
        <w:rPr>
          <w:b/>
        </w:rPr>
      </w:pPr>
      <w:r w:rsidRPr="001864AB">
        <w:rPr>
          <w:rFonts w:eastAsia="Arial" w:cs="Arial"/>
          <w:position w:val="-2"/>
          <w:szCs w:val="20"/>
          <w:lang w:eastAsia="sl-SI"/>
        </w:rPr>
        <w:t>potrdilo o usposobljenosti za gašenje.</w:t>
      </w:r>
    </w:p>
    <w:p w14:paraId="73969394" w14:textId="2BD2FBCE" w:rsidR="001A5220" w:rsidRPr="001864AB" w:rsidRDefault="001A5220" w:rsidP="001A5220">
      <w:pPr>
        <w:tabs>
          <w:tab w:val="left" w:pos="817"/>
        </w:tabs>
        <w:rPr>
          <w:b/>
        </w:rPr>
      </w:pPr>
    </w:p>
    <w:p w14:paraId="5812DCF6" w14:textId="1A31E221" w:rsidR="001A5220" w:rsidRPr="001864AB" w:rsidRDefault="001A5220" w:rsidP="001A5220">
      <w:pPr>
        <w:tabs>
          <w:tab w:val="left" w:pos="817"/>
        </w:tabs>
        <w:rPr>
          <w:rFonts w:eastAsia="Arial" w:cs="Arial"/>
          <w:szCs w:val="20"/>
          <w:lang w:eastAsia="sl-SI"/>
        </w:rPr>
      </w:pPr>
      <w:r w:rsidRPr="001864AB">
        <w:rPr>
          <w:rFonts w:eastAsia="Arial" w:cs="Arial"/>
          <w:szCs w:val="20"/>
          <w:lang w:eastAsia="sl-SI"/>
        </w:rPr>
        <w:t>V kolikor se ponudniku veljavnost katerekoli od zgoraj naštetih licenc izteče med časom izvajanja storitve, mora ponudnik priložiti tudi izjavo o tem, da bo na ustrezno Ministrstvo podal vlogo za pridobitev nove licence in v primeru sklenjene pogodbe novo veljavno licenco predložil naročniku še pred iztekom veljavnosti obstoječe</w:t>
      </w:r>
    </w:p>
    <w:p w14:paraId="06BCD978" w14:textId="58DCA667" w:rsidR="001A5220" w:rsidRDefault="001A5220" w:rsidP="001A5220">
      <w:pPr>
        <w:tabs>
          <w:tab w:val="left" w:pos="817"/>
        </w:tabs>
        <w:rPr>
          <w:b/>
        </w:rPr>
      </w:pPr>
    </w:p>
    <w:p w14:paraId="2E91FE8B" w14:textId="77777777" w:rsidR="00AD37F6" w:rsidRPr="001864AB" w:rsidRDefault="00AD37F6" w:rsidP="00AD37F6">
      <w:pPr>
        <w:numPr>
          <w:ilvl w:val="0"/>
          <w:numId w:val="13"/>
        </w:numPr>
        <w:ind w:left="578"/>
      </w:pPr>
      <w:r w:rsidRPr="001864AB">
        <w:t>Ponudnik zagotavlja izvajanje storitev v skladu z:</w:t>
      </w:r>
    </w:p>
    <w:p w14:paraId="31DEF263" w14:textId="77777777" w:rsidR="00AD37F6" w:rsidRPr="001864AB"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1864AB">
        <w:rPr>
          <w:rFonts w:eastAsia="Times New Roman" w:cs="Arial"/>
          <w:szCs w:val="20"/>
          <w:lang w:eastAsia="sl-SI"/>
        </w:rPr>
        <w:t xml:space="preserve">Zakonom o zasebnem varovanju (Uradni list  RS, št. 17/11, v nadaljevanju ZZasV-1), </w:t>
      </w:r>
    </w:p>
    <w:p w14:paraId="51059C47" w14:textId="77777777" w:rsidR="00AD37F6" w:rsidRPr="001864AB"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1864AB">
        <w:rPr>
          <w:rFonts w:eastAsia="Times New Roman" w:cs="Arial"/>
          <w:szCs w:val="20"/>
          <w:lang w:eastAsia="sl-SI"/>
        </w:rPr>
        <w:t>Standardi fizičnega varovanja (Zbornica RS za zasebno varovanje),</w:t>
      </w:r>
    </w:p>
    <w:p w14:paraId="5F49213D" w14:textId="77777777" w:rsidR="00AD37F6" w:rsidRPr="001864AB"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1864AB">
        <w:rPr>
          <w:rFonts w:eastAsia="Times New Roman" w:cs="Arial"/>
          <w:szCs w:val="20"/>
          <w:lang w:eastAsia="sl-SI"/>
        </w:rPr>
        <w:t>Zakonom o varstvu osebnih podatkov (Uradni list RS, št. 49/07 – uradno prečiščeno besedilo, v nadaljevanju ZVOP-1),</w:t>
      </w:r>
    </w:p>
    <w:p w14:paraId="138D0C03" w14:textId="77777777" w:rsidR="00AD37F6" w:rsidRPr="001864AB"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1864AB">
        <w:rPr>
          <w:rFonts w:eastAsia="Times New Roman" w:cs="Arial"/>
          <w:szCs w:val="20"/>
          <w:lang w:eastAsia="sl-SI"/>
        </w:rPr>
        <w:t xml:space="preserve">Zakonom o pacientovih pravicah (Uradni list RS, št.. </w:t>
      </w:r>
      <w:hyperlink r:id="rId14" w:tgtFrame="_blank" w:tooltip="Zakon o pacientovih pravicah (ZPacP)" w:history="1">
        <w:r w:rsidRPr="001864AB">
          <w:rPr>
            <w:rFonts w:eastAsia="Times New Roman" w:cs="Arial"/>
            <w:szCs w:val="20"/>
            <w:lang w:eastAsia="sl-SI"/>
          </w:rPr>
          <w:t>15/08</w:t>
        </w:r>
      </w:hyperlink>
      <w:r w:rsidRPr="001864AB">
        <w:rPr>
          <w:rFonts w:eastAsia="Times New Roman" w:cs="Arial"/>
          <w:szCs w:val="20"/>
          <w:lang w:eastAsia="sl-SI"/>
        </w:rPr>
        <w:t xml:space="preserve"> in </w:t>
      </w:r>
      <w:hyperlink r:id="rId15" w:tgtFrame="_blank" w:tooltip="Zakon o spremembah in dopolnitvah Zakona o pacientovih pravicah" w:history="1">
        <w:r w:rsidRPr="001864AB">
          <w:rPr>
            <w:rFonts w:eastAsia="Times New Roman" w:cs="Arial"/>
            <w:szCs w:val="20"/>
            <w:lang w:eastAsia="sl-SI"/>
          </w:rPr>
          <w:t>55/17</w:t>
        </w:r>
      </w:hyperlink>
      <w:r w:rsidRPr="001864AB">
        <w:rPr>
          <w:rFonts w:eastAsia="Times New Roman" w:cs="Arial"/>
          <w:szCs w:val="20"/>
          <w:lang w:eastAsia="sl-SI"/>
        </w:rPr>
        <w:t xml:space="preserve">, v nadaljevanju </w:t>
      </w:r>
      <w:proofErr w:type="spellStart"/>
      <w:r w:rsidRPr="001864AB">
        <w:rPr>
          <w:rFonts w:eastAsia="Times New Roman" w:cs="Arial"/>
          <w:szCs w:val="20"/>
          <w:lang w:eastAsia="sl-SI"/>
        </w:rPr>
        <w:t>ZPacP</w:t>
      </w:r>
      <w:proofErr w:type="spellEnd"/>
      <w:r w:rsidRPr="001864AB">
        <w:rPr>
          <w:rFonts w:eastAsia="Times New Roman" w:cs="Arial"/>
          <w:szCs w:val="20"/>
          <w:lang w:eastAsia="sl-SI"/>
        </w:rPr>
        <w:t>),</w:t>
      </w:r>
    </w:p>
    <w:p w14:paraId="25128351" w14:textId="77777777" w:rsidR="00AD37F6" w:rsidRPr="001864AB"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1864AB">
        <w:rPr>
          <w:rFonts w:eastAsia="Times New Roman" w:cs="Arial"/>
          <w:szCs w:val="20"/>
          <w:lang w:eastAsia="sl-SI"/>
        </w:rPr>
        <w:t xml:space="preserve">Zakonom o delovnih razmerjih (Uradni list RS, št. </w:t>
      </w:r>
      <w:hyperlink r:id="rId16" w:tgtFrame="_blank" w:tooltip="Zakon o delovnih razmerjih (ZDR-1)" w:history="1">
        <w:r w:rsidRPr="001864AB">
          <w:rPr>
            <w:rFonts w:eastAsia="Times New Roman" w:cs="Arial"/>
            <w:szCs w:val="20"/>
            <w:lang w:eastAsia="sl-SI"/>
          </w:rPr>
          <w:t>21/13</w:t>
        </w:r>
      </w:hyperlink>
      <w:r w:rsidRPr="001864AB">
        <w:rPr>
          <w:rFonts w:eastAsia="Times New Roman" w:cs="Arial"/>
          <w:szCs w:val="20"/>
          <w:lang w:eastAsia="sl-SI"/>
        </w:rPr>
        <w:t xml:space="preserve">, </w:t>
      </w:r>
      <w:hyperlink r:id="rId17" w:tgtFrame="_blank" w:tooltip="Popravek Zakona o delovnih razmerjih" w:history="1">
        <w:r w:rsidRPr="001864AB">
          <w:rPr>
            <w:rFonts w:eastAsia="Times New Roman" w:cs="Arial"/>
            <w:szCs w:val="20"/>
            <w:lang w:eastAsia="sl-SI"/>
          </w:rPr>
          <w:t xml:space="preserve">78/13 – </w:t>
        </w:r>
        <w:proofErr w:type="spellStart"/>
        <w:r w:rsidRPr="001864AB">
          <w:rPr>
            <w:rFonts w:eastAsia="Times New Roman" w:cs="Arial"/>
            <w:szCs w:val="20"/>
            <w:lang w:eastAsia="sl-SI"/>
          </w:rPr>
          <w:t>popr</w:t>
        </w:r>
        <w:proofErr w:type="spellEnd"/>
        <w:r w:rsidRPr="001864AB">
          <w:rPr>
            <w:rFonts w:eastAsia="Times New Roman" w:cs="Arial"/>
            <w:szCs w:val="20"/>
            <w:lang w:eastAsia="sl-SI"/>
          </w:rPr>
          <w:t>.</w:t>
        </w:r>
      </w:hyperlink>
      <w:r w:rsidRPr="001864AB">
        <w:rPr>
          <w:rFonts w:eastAsia="Times New Roman" w:cs="Arial"/>
          <w:szCs w:val="20"/>
          <w:lang w:eastAsia="sl-SI"/>
        </w:rPr>
        <w:t xml:space="preserve">, </w:t>
      </w:r>
      <w:hyperlink r:id="rId18" w:tgtFrame="_blank" w:tooltip="Zakon o zaposlovanju, samozaposlovanju in delu tujcev" w:history="1">
        <w:r w:rsidRPr="001864AB">
          <w:rPr>
            <w:rFonts w:eastAsia="Times New Roman" w:cs="Arial"/>
            <w:szCs w:val="20"/>
            <w:lang w:eastAsia="sl-SI"/>
          </w:rPr>
          <w:t>47/15</w:t>
        </w:r>
      </w:hyperlink>
      <w:r w:rsidRPr="001864AB">
        <w:rPr>
          <w:rFonts w:eastAsia="Times New Roman" w:cs="Arial"/>
          <w:szCs w:val="20"/>
          <w:lang w:eastAsia="sl-SI"/>
        </w:rPr>
        <w:t xml:space="preserve"> – ZZSDT, </w:t>
      </w:r>
      <w:hyperlink r:id="rId19" w:tgtFrame="_blank" w:tooltip="Zakon o spremembah in dopolnitvah Pomorskega zakonika" w:history="1">
        <w:r w:rsidRPr="001864AB">
          <w:rPr>
            <w:rFonts w:eastAsia="Times New Roman" w:cs="Arial"/>
            <w:szCs w:val="20"/>
            <w:lang w:eastAsia="sl-SI"/>
          </w:rPr>
          <w:t>33/16</w:t>
        </w:r>
      </w:hyperlink>
      <w:r w:rsidRPr="001864AB">
        <w:rPr>
          <w:rFonts w:eastAsia="Times New Roman" w:cs="Arial"/>
          <w:szCs w:val="20"/>
          <w:lang w:eastAsia="sl-SI"/>
        </w:rPr>
        <w:t xml:space="preserve"> – PZ-F, </w:t>
      </w:r>
      <w:hyperlink r:id="rId20" w:tgtFrame="_blank" w:tooltip="Zakon o dopolnitvah Zakona o delovnih razmerjih" w:history="1">
        <w:r w:rsidRPr="001864AB">
          <w:rPr>
            <w:rFonts w:eastAsia="Times New Roman" w:cs="Arial"/>
            <w:szCs w:val="20"/>
            <w:lang w:eastAsia="sl-SI"/>
          </w:rPr>
          <w:t>52/16</w:t>
        </w:r>
      </w:hyperlink>
      <w:r w:rsidRPr="001864AB">
        <w:rPr>
          <w:rFonts w:eastAsia="Times New Roman" w:cs="Arial"/>
          <w:szCs w:val="20"/>
          <w:lang w:eastAsia="sl-SI"/>
        </w:rPr>
        <w:t xml:space="preserve">, </w:t>
      </w:r>
      <w:hyperlink r:id="rId21" w:tgtFrame="_blank" w:tooltip="Odločba o razveljavitvi četrtega odstavka 88. člena Zakona o delovnih razmerjih in delni razveljavitvi sklepa Vrhovnega sodišča, sklepa Višjega delovnega in socialnega sodišča in sklepa Delovnega sodišča v Mariboru" w:history="1">
        <w:r w:rsidRPr="001864AB">
          <w:rPr>
            <w:rFonts w:eastAsia="Times New Roman" w:cs="Arial"/>
            <w:szCs w:val="20"/>
            <w:lang w:eastAsia="sl-SI"/>
          </w:rPr>
          <w:t>15/17</w:t>
        </w:r>
      </w:hyperlink>
      <w:r w:rsidRPr="001864AB">
        <w:rPr>
          <w:rFonts w:eastAsia="Times New Roman" w:cs="Arial"/>
          <w:szCs w:val="20"/>
          <w:lang w:eastAsia="sl-SI"/>
        </w:rPr>
        <w:t xml:space="preserve"> – </w:t>
      </w:r>
      <w:proofErr w:type="spellStart"/>
      <w:r w:rsidRPr="001864AB">
        <w:rPr>
          <w:rFonts w:eastAsia="Times New Roman" w:cs="Arial"/>
          <w:szCs w:val="20"/>
          <w:lang w:eastAsia="sl-SI"/>
        </w:rPr>
        <w:t>odl</w:t>
      </w:r>
      <w:proofErr w:type="spellEnd"/>
      <w:r w:rsidRPr="001864AB">
        <w:rPr>
          <w:rFonts w:eastAsia="Times New Roman" w:cs="Arial"/>
          <w:szCs w:val="20"/>
          <w:lang w:eastAsia="sl-SI"/>
        </w:rPr>
        <w:t xml:space="preserve">. US in </w:t>
      </w:r>
      <w:hyperlink r:id="rId22" w:tgtFrame="_blank" w:tooltip="Zakon o poslovni skrivnosti" w:history="1">
        <w:r w:rsidRPr="001864AB">
          <w:rPr>
            <w:rFonts w:eastAsia="Times New Roman" w:cs="Arial"/>
            <w:szCs w:val="20"/>
            <w:lang w:eastAsia="sl-SI"/>
          </w:rPr>
          <w:t>22/19</w:t>
        </w:r>
      </w:hyperlink>
      <w:r w:rsidRPr="001864AB">
        <w:rPr>
          <w:rFonts w:eastAsia="Times New Roman" w:cs="Arial"/>
          <w:szCs w:val="20"/>
          <w:lang w:eastAsia="sl-SI"/>
        </w:rPr>
        <w:t xml:space="preserve"> – </w:t>
      </w:r>
      <w:proofErr w:type="spellStart"/>
      <w:r w:rsidRPr="001864AB">
        <w:rPr>
          <w:rFonts w:eastAsia="Times New Roman" w:cs="Arial"/>
          <w:szCs w:val="20"/>
          <w:lang w:eastAsia="sl-SI"/>
        </w:rPr>
        <w:t>ZPosS</w:t>
      </w:r>
      <w:proofErr w:type="spellEnd"/>
      <w:r w:rsidRPr="001864AB">
        <w:rPr>
          <w:rFonts w:eastAsia="Times New Roman" w:cs="Arial"/>
          <w:szCs w:val="20"/>
          <w:lang w:eastAsia="sl-SI"/>
        </w:rPr>
        <w:t>, v nadaljevanju ZDR-1),</w:t>
      </w:r>
    </w:p>
    <w:p w14:paraId="5244850E" w14:textId="77777777" w:rsidR="00AD37F6" w:rsidRPr="001864AB" w:rsidRDefault="00AD37F6" w:rsidP="00AD37F6">
      <w:pPr>
        <w:numPr>
          <w:ilvl w:val="0"/>
          <w:numId w:val="19"/>
        </w:numPr>
        <w:tabs>
          <w:tab w:val="left" w:pos="360"/>
        </w:tabs>
        <w:autoSpaceDE w:val="0"/>
        <w:autoSpaceDN w:val="0"/>
        <w:adjustRightInd w:val="0"/>
        <w:spacing w:line="240" w:lineRule="auto"/>
        <w:rPr>
          <w:rFonts w:eastAsia="Times New Roman" w:cs="Arial"/>
          <w:szCs w:val="20"/>
          <w:lang w:eastAsia="sl-SI"/>
        </w:rPr>
      </w:pPr>
      <w:r w:rsidRPr="001864AB">
        <w:rPr>
          <w:rFonts w:eastAsia="Times New Roman" w:cs="Arial"/>
          <w:szCs w:val="20"/>
          <w:lang w:eastAsia="sl-SI"/>
        </w:rPr>
        <w:t>Zakonom o varnosti in zdravju pri delu (Uradni list RS, št. 43/2011, v nadaljevanju ZVZD-1),</w:t>
      </w:r>
    </w:p>
    <w:p w14:paraId="29B140A1" w14:textId="77777777" w:rsidR="00AD37F6" w:rsidRPr="001864AB" w:rsidRDefault="00AD37F6" w:rsidP="00AD37F6">
      <w:pPr>
        <w:numPr>
          <w:ilvl w:val="0"/>
          <w:numId w:val="19"/>
        </w:numPr>
        <w:rPr>
          <w:rFonts w:eastAsia="Times New Roman" w:cs="Arial"/>
          <w:szCs w:val="20"/>
          <w:lang w:eastAsia="sl-SI"/>
        </w:rPr>
      </w:pPr>
      <w:r w:rsidRPr="001864AB">
        <w:rPr>
          <w:rFonts w:eastAsia="Times New Roman" w:cs="Arial"/>
          <w:szCs w:val="20"/>
          <w:lang w:eastAsia="sl-SI"/>
        </w:rPr>
        <w:t>Pravilnik o izvajanju Zakona o zasebnem varovanju (Uradni list RS, št. 100/11)</w:t>
      </w:r>
      <w:r>
        <w:rPr>
          <w:rFonts w:eastAsia="Times New Roman" w:cs="Arial"/>
          <w:szCs w:val="20"/>
          <w:lang w:eastAsia="sl-SI"/>
        </w:rPr>
        <w:t>,</w:t>
      </w:r>
    </w:p>
    <w:p w14:paraId="10093277" w14:textId="77777777" w:rsidR="00AD37F6" w:rsidRPr="001864AB" w:rsidRDefault="00AD37F6" w:rsidP="00AD37F6">
      <w:pPr>
        <w:pStyle w:val="Odstavekseznama"/>
        <w:numPr>
          <w:ilvl w:val="0"/>
          <w:numId w:val="19"/>
        </w:numPr>
        <w:rPr>
          <w:rFonts w:cs="Arial"/>
          <w:i/>
          <w:sz w:val="18"/>
          <w:szCs w:val="18"/>
        </w:rPr>
      </w:pPr>
      <w:r w:rsidRPr="001864AB">
        <w:rPr>
          <w:rFonts w:eastAsia="Times New Roman" w:cs="Arial"/>
          <w:szCs w:val="20"/>
          <w:lang w:eastAsia="sl-SI"/>
        </w:rPr>
        <w:t>splošnimi akti in internimi navodili naročnika, ki vplivajo na izvajanje pogodbenih storitev</w:t>
      </w:r>
      <w:r w:rsidRPr="001864AB">
        <w:rPr>
          <w:rFonts w:eastAsia="Times New Roman"/>
          <w:szCs w:val="20"/>
        </w:rPr>
        <w:t>.</w:t>
      </w:r>
    </w:p>
    <w:p w14:paraId="4BE1A7C4" w14:textId="77777777" w:rsidR="00AD37F6" w:rsidRPr="001864AB" w:rsidRDefault="00AD37F6" w:rsidP="00AD37F6">
      <w:pPr>
        <w:tabs>
          <w:tab w:val="left" w:pos="817"/>
        </w:tabs>
        <w:rPr>
          <w:b/>
        </w:rPr>
      </w:pPr>
    </w:p>
    <w:p w14:paraId="2AEDEE4F" w14:textId="77777777" w:rsidR="00AD37F6" w:rsidRPr="001864AB" w:rsidRDefault="00AD37F6" w:rsidP="00AD37F6">
      <w:pPr>
        <w:tabs>
          <w:tab w:val="left" w:pos="817"/>
        </w:tabs>
        <w:rPr>
          <w:b/>
        </w:rPr>
      </w:pPr>
    </w:p>
    <w:p w14:paraId="04DC19F4" w14:textId="77777777" w:rsidR="00AD37F6" w:rsidRPr="00A01350" w:rsidRDefault="00AD37F6" w:rsidP="00AD37F6">
      <w:pPr>
        <w:tabs>
          <w:tab w:val="left" w:pos="817"/>
        </w:tabs>
      </w:pPr>
      <w:r w:rsidRPr="00A01350">
        <w:t>DOKAZILO:</w:t>
      </w:r>
    </w:p>
    <w:p w14:paraId="0ADC6389" w14:textId="77777777" w:rsidR="00AD37F6" w:rsidRPr="00A01350" w:rsidRDefault="00AD37F6" w:rsidP="00AD37F6">
      <w:pPr>
        <w:tabs>
          <w:tab w:val="left" w:pos="817"/>
        </w:tabs>
      </w:pPr>
      <w:r w:rsidRPr="00A01350">
        <w:t>Izjava ponudnika</w:t>
      </w:r>
    </w:p>
    <w:p w14:paraId="6411BC76" w14:textId="1777DE86" w:rsidR="001A5220" w:rsidRPr="001864AB" w:rsidRDefault="001A5220" w:rsidP="001A5220">
      <w:pPr>
        <w:spacing w:after="160" w:line="259" w:lineRule="auto"/>
        <w:contextualSpacing/>
        <w:rPr>
          <w:rFonts w:eastAsia="Arial" w:cs="Arial"/>
          <w:szCs w:val="20"/>
          <w:lang w:eastAsia="sl-SI"/>
        </w:rPr>
      </w:pPr>
    </w:p>
    <w:p w14:paraId="65075FA9" w14:textId="4B4036C3" w:rsidR="001A5220" w:rsidRPr="001864AB" w:rsidRDefault="001A5220" w:rsidP="006339C5">
      <w:pPr>
        <w:pStyle w:val="Odstavekseznama"/>
        <w:numPr>
          <w:ilvl w:val="0"/>
          <w:numId w:val="13"/>
        </w:numPr>
        <w:spacing w:after="5" w:line="240" w:lineRule="auto"/>
        <w:rPr>
          <w:rFonts w:eastAsia="Times New Roman" w:cs="Arial"/>
          <w:bCs/>
          <w:szCs w:val="20"/>
          <w:lang w:eastAsia="sl-SI"/>
        </w:rPr>
      </w:pPr>
      <w:r w:rsidRPr="001864AB">
        <w:t xml:space="preserve">Ponudnik </w:t>
      </w:r>
      <w:r w:rsidRPr="001864AB">
        <w:rPr>
          <w:rFonts w:eastAsia="Times New Roman"/>
          <w:szCs w:val="20"/>
        </w:rPr>
        <w:t xml:space="preserve">ima urejeno zavarovanje za primer odgovornosti </w:t>
      </w:r>
      <w:r w:rsidRPr="001864AB">
        <w:t>iz dejavnosti v skladu z ZZasV-1</w:t>
      </w:r>
      <w:r w:rsidR="006339C5" w:rsidRPr="001864AB">
        <w:t>.</w:t>
      </w:r>
    </w:p>
    <w:p w14:paraId="7981BA57" w14:textId="4FA15D8B" w:rsidR="006339C5" w:rsidRPr="001864AB" w:rsidRDefault="006339C5" w:rsidP="006339C5">
      <w:pPr>
        <w:spacing w:after="5" w:line="240" w:lineRule="auto"/>
        <w:rPr>
          <w:rFonts w:eastAsia="Times New Roman" w:cs="Arial"/>
          <w:bCs/>
          <w:szCs w:val="20"/>
          <w:lang w:eastAsia="sl-SI"/>
        </w:rPr>
      </w:pPr>
    </w:p>
    <w:p w14:paraId="7C8E8678" w14:textId="1857C06A" w:rsidR="006339C5" w:rsidRPr="001864AB" w:rsidRDefault="006339C5" w:rsidP="006339C5">
      <w:pPr>
        <w:spacing w:after="5" w:line="240" w:lineRule="auto"/>
        <w:rPr>
          <w:rFonts w:eastAsia="Times New Roman" w:cs="Arial"/>
          <w:bCs/>
          <w:szCs w:val="20"/>
          <w:lang w:eastAsia="sl-SI"/>
        </w:rPr>
      </w:pPr>
      <w:r w:rsidRPr="001864AB">
        <w:rPr>
          <w:rFonts w:eastAsia="Times New Roman" w:cs="Arial"/>
          <w:bCs/>
          <w:szCs w:val="20"/>
          <w:lang w:eastAsia="sl-SI"/>
        </w:rPr>
        <w:t>DOKAZILO:</w:t>
      </w:r>
    </w:p>
    <w:p w14:paraId="797D5B00" w14:textId="4161950A" w:rsidR="006339C5" w:rsidRPr="00611B21" w:rsidRDefault="00A01350" w:rsidP="006339C5">
      <w:pPr>
        <w:spacing w:after="5" w:line="240" w:lineRule="auto"/>
        <w:rPr>
          <w:rFonts w:eastAsia="Times New Roman" w:cs="Arial"/>
          <w:bCs/>
          <w:szCs w:val="20"/>
          <w:lang w:eastAsia="sl-SI"/>
        </w:rPr>
      </w:pPr>
      <w:r w:rsidRPr="00611B21">
        <w:rPr>
          <w:rFonts w:eastAsia="Times New Roman" w:cs="Arial"/>
          <w:bCs/>
          <w:szCs w:val="20"/>
          <w:lang w:eastAsia="sl-SI"/>
        </w:rPr>
        <w:t>Izjava ponudnika</w:t>
      </w:r>
    </w:p>
    <w:p w14:paraId="6FDFC009" w14:textId="5735917F" w:rsidR="006339C5" w:rsidRPr="00611B21" w:rsidRDefault="006339C5" w:rsidP="006339C5">
      <w:pPr>
        <w:spacing w:after="5" w:line="240" w:lineRule="auto"/>
        <w:rPr>
          <w:rFonts w:eastAsia="Times New Roman" w:cs="Arial"/>
          <w:bCs/>
          <w:szCs w:val="20"/>
          <w:lang w:eastAsia="sl-SI"/>
        </w:rPr>
      </w:pPr>
      <w:r w:rsidRPr="00611B21">
        <w:rPr>
          <w:rFonts w:eastAsia="Times New Roman" w:cs="Arial"/>
          <w:szCs w:val="20"/>
          <w:lang w:eastAsia="sl-SI"/>
        </w:rPr>
        <w:t xml:space="preserve">Izbrani ponudnik bo ob podpisu pogodbe predložil dokazilo o veljavno sklenjenem zavarovanju </w:t>
      </w:r>
      <w:r w:rsidRPr="00611B21">
        <w:rPr>
          <w:rFonts w:cs="Arial"/>
          <w:szCs w:val="20"/>
        </w:rPr>
        <w:t>odgovornosti iz dejavnosti v skladu z ZZasV.</w:t>
      </w:r>
    </w:p>
    <w:p w14:paraId="6CA0847B" w14:textId="77777777" w:rsidR="001A5220" w:rsidRPr="001864AB" w:rsidRDefault="001A5220" w:rsidP="001A5220">
      <w:pPr>
        <w:spacing w:after="160" w:line="259" w:lineRule="auto"/>
        <w:contextualSpacing/>
        <w:rPr>
          <w:rFonts w:eastAsia="Arial" w:cs="Arial"/>
          <w:szCs w:val="20"/>
          <w:lang w:eastAsia="sl-SI"/>
        </w:rPr>
      </w:pPr>
    </w:p>
    <w:p w14:paraId="26ED949F" w14:textId="77777777" w:rsidR="002D6CB5" w:rsidRPr="001864AB" w:rsidRDefault="001B0726" w:rsidP="00D63EF4">
      <w:pPr>
        <w:pStyle w:val="Naslov3"/>
      </w:pPr>
      <w:bookmarkStart w:id="126" w:name="_Toc175564196"/>
      <w:r w:rsidRPr="001864AB">
        <w:t>Kadrovski pogoji oziroma sposobnost</w:t>
      </w:r>
      <w:bookmarkEnd w:id="124"/>
      <w:bookmarkEnd w:id="125"/>
      <w:bookmarkEnd w:id="126"/>
      <w:r w:rsidR="00B37EA3" w:rsidRPr="001864AB">
        <w:t xml:space="preserve"> </w:t>
      </w:r>
    </w:p>
    <w:p w14:paraId="036B5582" w14:textId="37548C43" w:rsidR="004F093D" w:rsidRPr="001864AB" w:rsidRDefault="004F093D" w:rsidP="004F093D">
      <w:pPr>
        <w:rPr>
          <w:rFonts w:cs="Arial"/>
          <w:i/>
          <w:sz w:val="18"/>
          <w:szCs w:val="18"/>
          <w:highlight w:val="yellow"/>
        </w:rPr>
      </w:pPr>
    </w:p>
    <w:p w14:paraId="714BE714" w14:textId="5294E0DE" w:rsidR="00DB7174" w:rsidRPr="001864AB" w:rsidRDefault="00DB7174" w:rsidP="00DB7174">
      <w:pPr>
        <w:spacing w:after="5" w:line="240" w:lineRule="auto"/>
        <w:contextualSpacing/>
        <w:rPr>
          <w:rFonts w:eastAsia="Times New Roman" w:cs="Arial"/>
          <w:bCs/>
          <w:szCs w:val="20"/>
          <w:lang w:eastAsia="sl-SI"/>
        </w:rPr>
      </w:pPr>
      <w:r w:rsidRPr="001864AB">
        <w:t xml:space="preserve">1. Ponudnik zagotavlja, </w:t>
      </w:r>
      <w:r w:rsidRPr="001864AB">
        <w:rPr>
          <w:rFonts w:eastAsia="Times New Roman" w:cs="Arial"/>
          <w:bCs/>
          <w:szCs w:val="20"/>
          <w:lang w:eastAsia="sl-SI"/>
        </w:rPr>
        <w:t>da delavci, ki bodo izvajali storitve varovanja, izpolnjujejo naslednje pogoje, in sicer:</w:t>
      </w:r>
    </w:p>
    <w:p w14:paraId="07ECD39E" w14:textId="77777777" w:rsidR="00DB7174" w:rsidRPr="001864AB" w:rsidRDefault="00DB7174" w:rsidP="00DB7174">
      <w:pPr>
        <w:numPr>
          <w:ilvl w:val="0"/>
          <w:numId w:val="22"/>
        </w:numPr>
        <w:spacing w:after="5" w:line="240" w:lineRule="auto"/>
        <w:contextualSpacing/>
        <w:rPr>
          <w:rFonts w:eastAsia="Times New Roman" w:cs="Arial"/>
          <w:bCs/>
          <w:szCs w:val="20"/>
          <w:lang w:eastAsia="sl-SI"/>
        </w:rPr>
      </w:pPr>
      <w:r w:rsidRPr="001864AB">
        <w:rPr>
          <w:rFonts w:eastAsia="Times New Roman" w:cs="Arial"/>
          <w:bCs/>
          <w:szCs w:val="20"/>
          <w:lang w:eastAsia="sl-SI"/>
        </w:rPr>
        <w:t xml:space="preserve">zakonske pogoje iz </w:t>
      </w:r>
      <w:r w:rsidRPr="001864AB">
        <w:rPr>
          <w:rFonts w:eastAsia="Times New Roman" w:cs="Arial"/>
          <w:szCs w:val="20"/>
          <w:lang w:eastAsia="sl-SI"/>
        </w:rPr>
        <w:t>Zakona o zasebnem varovanju (Uradni list  RS, št. 17/11, v nadaljevanju ZZasV-1)</w:t>
      </w:r>
    </w:p>
    <w:p w14:paraId="237F16DD" w14:textId="77777777" w:rsidR="00DB7174" w:rsidRPr="001864AB" w:rsidRDefault="00DB7174" w:rsidP="00DB7174">
      <w:pPr>
        <w:numPr>
          <w:ilvl w:val="0"/>
          <w:numId w:val="22"/>
        </w:numPr>
        <w:spacing w:after="5" w:line="240" w:lineRule="auto"/>
        <w:contextualSpacing/>
        <w:rPr>
          <w:rFonts w:eastAsia="Times New Roman" w:cs="Arial"/>
          <w:b/>
          <w:bCs/>
          <w:szCs w:val="20"/>
          <w:lang w:eastAsia="sl-SI"/>
        </w:rPr>
      </w:pPr>
      <w:r w:rsidRPr="001864AB">
        <w:rPr>
          <w:rFonts w:eastAsia="Times New Roman" w:cs="Arial"/>
          <w:bCs/>
          <w:szCs w:val="20"/>
          <w:lang w:eastAsia="sl-SI"/>
        </w:rPr>
        <w:t xml:space="preserve">da niso bili pravnomočno obsojeni zaradi kaznivih dejanj, ki so opredeljena v Kazenskem zakoniku (KZ-1, </w:t>
      </w:r>
      <w:proofErr w:type="spellStart"/>
      <w:r w:rsidRPr="001864AB">
        <w:rPr>
          <w:rFonts w:eastAsia="Times New Roman" w:cs="Arial"/>
          <w:bCs/>
          <w:szCs w:val="20"/>
          <w:lang w:eastAsia="sl-SI"/>
        </w:rPr>
        <w:t>Ur.l</w:t>
      </w:r>
      <w:proofErr w:type="spellEnd"/>
      <w:r w:rsidRPr="001864AB">
        <w:rPr>
          <w:rFonts w:eastAsia="Times New Roman" w:cs="Arial"/>
          <w:bCs/>
          <w:szCs w:val="20"/>
          <w:lang w:eastAsia="sl-SI"/>
        </w:rPr>
        <w:t>. št. 50/12-UPB, 6/16-popr., 54/15, 38/16 in 27/17);</w:t>
      </w:r>
    </w:p>
    <w:p w14:paraId="5D9CD42E" w14:textId="77777777" w:rsidR="00DB7174" w:rsidRPr="001864AB" w:rsidRDefault="00DB7174" w:rsidP="00DB7174">
      <w:pPr>
        <w:numPr>
          <w:ilvl w:val="0"/>
          <w:numId w:val="22"/>
        </w:numPr>
        <w:spacing w:after="5" w:line="240" w:lineRule="auto"/>
        <w:contextualSpacing/>
        <w:rPr>
          <w:rFonts w:eastAsia="Times New Roman" w:cs="Arial"/>
          <w:b/>
          <w:bCs/>
          <w:szCs w:val="20"/>
          <w:lang w:eastAsia="sl-SI"/>
        </w:rPr>
      </w:pPr>
      <w:r w:rsidRPr="001864AB">
        <w:rPr>
          <w:rFonts w:eastAsia="Times New Roman" w:cs="Arial"/>
          <w:szCs w:val="20"/>
          <w:lang w:eastAsia="sl-SI"/>
        </w:rPr>
        <w:t>da imajo državljanstvo v skladu z ZZasV- 1;</w:t>
      </w:r>
    </w:p>
    <w:p w14:paraId="6484D5E1" w14:textId="77777777" w:rsidR="00DB7174" w:rsidRPr="001864AB" w:rsidRDefault="00DB7174" w:rsidP="00DB7174">
      <w:pPr>
        <w:numPr>
          <w:ilvl w:val="0"/>
          <w:numId w:val="22"/>
        </w:numPr>
        <w:spacing w:after="5" w:line="240" w:lineRule="auto"/>
        <w:contextualSpacing/>
        <w:rPr>
          <w:rFonts w:eastAsia="Times New Roman" w:cs="Arial"/>
          <w:b/>
          <w:bCs/>
          <w:szCs w:val="20"/>
          <w:lang w:eastAsia="sl-SI"/>
        </w:rPr>
      </w:pPr>
      <w:r w:rsidRPr="001864AB">
        <w:rPr>
          <w:rFonts w:eastAsia="Times New Roman" w:cs="Arial"/>
          <w:szCs w:val="20"/>
          <w:lang w:eastAsia="sl-SI"/>
        </w:rPr>
        <w:t>da so zdravstveno in psihično sposobni opravljati naloge varnostnika;</w:t>
      </w:r>
    </w:p>
    <w:p w14:paraId="570E0B87" w14:textId="77777777" w:rsidR="00DB7174" w:rsidRPr="001864AB" w:rsidRDefault="00DB7174" w:rsidP="00DB7174">
      <w:pPr>
        <w:numPr>
          <w:ilvl w:val="0"/>
          <w:numId w:val="22"/>
        </w:numPr>
        <w:spacing w:after="5" w:line="240" w:lineRule="auto"/>
        <w:contextualSpacing/>
        <w:rPr>
          <w:rFonts w:eastAsia="Times New Roman" w:cs="Arial"/>
          <w:b/>
          <w:bCs/>
          <w:szCs w:val="20"/>
          <w:lang w:eastAsia="sl-SI"/>
        </w:rPr>
      </w:pPr>
      <w:r w:rsidRPr="001864AB">
        <w:rPr>
          <w:rFonts w:eastAsia="Times New Roman" w:cs="Arial"/>
          <w:szCs w:val="20"/>
          <w:lang w:eastAsia="sl-SI"/>
        </w:rPr>
        <w:t xml:space="preserve">znanje slovenskega jezika (višja raven), znanje italijanskega jezika (osnovna raven); </w:t>
      </w:r>
    </w:p>
    <w:p w14:paraId="50DD1E5F" w14:textId="77777777" w:rsidR="00DB7174" w:rsidRPr="001864AB" w:rsidRDefault="00DB7174" w:rsidP="00DB7174">
      <w:pPr>
        <w:numPr>
          <w:ilvl w:val="0"/>
          <w:numId w:val="22"/>
        </w:numPr>
        <w:spacing w:after="5" w:line="240" w:lineRule="auto"/>
        <w:contextualSpacing/>
        <w:rPr>
          <w:rFonts w:eastAsia="Times New Roman" w:cs="Arial"/>
          <w:bCs/>
          <w:szCs w:val="20"/>
          <w:lang w:eastAsia="sl-SI"/>
        </w:rPr>
      </w:pPr>
      <w:r w:rsidRPr="001864AB">
        <w:rPr>
          <w:rFonts w:eastAsia="Times New Roman" w:cs="Arial"/>
          <w:bCs/>
          <w:szCs w:val="20"/>
          <w:lang w:eastAsia="sl-SI"/>
        </w:rPr>
        <w:t xml:space="preserve">da bodo v času opravljanja delovnih nalog urejeni v skladu z določili </w:t>
      </w:r>
      <w:r w:rsidRPr="001864AB">
        <w:rPr>
          <w:rFonts w:eastAsia="Times New Roman" w:cs="Arial"/>
          <w:szCs w:val="20"/>
          <w:lang w:eastAsia="sl-SI"/>
        </w:rPr>
        <w:t>ZZasV- 1</w:t>
      </w:r>
      <w:r w:rsidRPr="001864AB">
        <w:rPr>
          <w:rFonts w:eastAsia="Times New Roman" w:cs="Arial"/>
          <w:bCs/>
          <w:szCs w:val="20"/>
          <w:lang w:eastAsia="sl-SI"/>
        </w:rPr>
        <w:t>;</w:t>
      </w:r>
    </w:p>
    <w:p w14:paraId="4DE304AB" w14:textId="77777777" w:rsidR="00DB7174" w:rsidRPr="001864AB" w:rsidRDefault="00DB7174" w:rsidP="00DB7174">
      <w:pPr>
        <w:numPr>
          <w:ilvl w:val="0"/>
          <w:numId w:val="22"/>
        </w:numPr>
        <w:spacing w:after="160" w:line="259" w:lineRule="auto"/>
        <w:contextualSpacing/>
        <w:rPr>
          <w:rFonts w:eastAsia="Arial" w:cs="Arial"/>
          <w:szCs w:val="20"/>
          <w:lang w:eastAsia="sl-SI"/>
        </w:rPr>
      </w:pPr>
      <w:r w:rsidRPr="001864AB">
        <w:rPr>
          <w:rFonts w:eastAsia="Times New Roman" w:cs="Arial"/>
          <w:bCs/>
          <w:szCs w:val="20"/>
          <w:lang w:eastAsia="sl-SI"/>
        </w:rPr>
        <w:t>da obvladajo veščine komuniciranja (prijaznost, spoštljivost, profesionalni odnos, ipd.</w:t>
      </w:r>
      <w:r w:rsidRPr="001864AB">
        <w:rPr>
          <w:rFonts w:eastAsia="Arial" w:cs="Arial"/>
          <w:szCs w:val="20"/>
          <w:lang w:eastAsia="sl-SI"/>
        </w:rPr>
        <w:t xml:space="preserve"> </w:t>
      </w:r>
    </w:p>
    <w:p w14:paraId="1936EC04" w14:textId="77777777" w:rsidR="00DB7174" w:rsidRPr="001864AB" w:rsidRDefault="00DB7174" w:rsidP="00DB7174">
      <w:pPr>
        <w:spacing w:after="160" w:line="259" w:lineRule="auto"/>
        <w:contextualSpacing/>
        <w:rPr>
          <w:rFonts w:eastAsia="Arial" w:cs="Arial"/>
          <w:szCs w:val="20"/>
          <w:lang w:eastAsia="sl-SI"/>
        </w:rPr>
      </w:pPr>
    </w:p>
    <w:p w14:paraId="6B090B66" w14:textId="77777777" w:rsidR="00DB7174" w:rsidRPr="00A01350" w:rsidRDefault="00DB7174" w:rsidP="00DB7174">
      <w:pPr>
        <w:spacing w:after="160" w:line="259" w:lineRule="auto"/>
        <w:contextualSpacing/>
        <w:rPr>
          <w:rFonts w:eastAsia="Arial" w:cs="Arial"/>
          <w:szCs w:val="20"/>
          <w:lang w:eastAsia="sl-SI"/>
        </w:rPr>
      </w:pPr>
      <w:r w:rsidRPr="00A01350">
        <w:rPr>
          <w:rFonts w:eastAsia="Arial" w:cs="Arial"/>
          <w:szCs w:val="20"/>
          <w:lang w:eastAsia="sl-SI"/>
        </w:rPr>
        <w:t>DOKAZILO:</w:t>
      </w:r>
    </w:p>
    <w:p w14:paraId="55073FDD" w14:textId="07F030A5" w:rsidR="00DB7174" w:rsidRPr="001864AB" w:rsidRDefault="00DB7174" w:rsidP="00DB7174">
      <w:pPr>
        <w:spacing w:after="160" w:line="259" w:lineRule="auto"/>
        <w:contextualSpacing/>
        <w:rPr>
          <w:rFonts w:eastAsia="Arial" w:cs="Arial"/>
          <w:szCs w:val="20"/>
          <w:highlight w:val="yellow"/>
          <w:lang w:eastAsia="sl-SI"/>
        </w:rPr>
      </w:pPr>
      <w:r w:rsidRPr="001864AB">
        <w:t xml:space="preserve">Izpolnjen </w:t>
      </w:r>
      <w:r w:rsidRPr="001864AB">
        <w:rPr>
          <w:b/>
        </w:rPr>
        <w:t xml:space="preserve">obrazec ESPD </w:t>
      </w:r>
      <w:r w:rsidRPr="001864AB">
        <w:t>(v »Del IV: Pogoji za sodelovanje, Oddelek C: Tehnična in strokovna sposobnost, Izobrazba in strokovna usposobljenost«).</w:t>
      </w:r>
    </w:p>
    <w:p w14:paraId="1229EC36" w14:textId="77777777" w:rsidR="00DB7174" w:rsidRPr="001864AB" w:rsidRDefault="00DB7174" w:rsidP="00DB7174">
      <w:pPr>
        <w:spacing w:after="160" w:line="259" w:lineRule="auto"/>
        <w:contextualSpacing/>
        <w:rPr>
          <w:rFonts w:eastAsia="Arial" w:cs="Arial"/>
          <w:szCs w:val="20"/>
          <w:lang w:eastAsia="sl-SI"/>
        </w:rPr>
      </w:pPr>
    </w:p>
    <w:p w14:paraId="6D578ECF" w14:textId="77777777" w:rsidR="00DB7174" w:rsidRPr="001864AB" w:rsidRDefault="00DB7174" w:rsidP="00DB7174">
      <w:pPr>
        <w:tabs>
          <w:tab w:val="left" w:pos="817"/>
        </w:tabs>
        <w:rPr>
          <w:rFonts w:eastAsia="Times New Roman"/>
          <w:i/>
          <w:szCs w:val="20"/>
        </w:rPr>
      </w:pPr>
      <w:r w:rsidRPr="001864AB">
        <w:t>Ponudnik bo moral naročniku predložiti dokazila na vpogled, v kolikor bi naročnik to zahteval v fazi pregleda in analize ponudb:</w:t>
      </w:r>
      <w:r w:rsidRPr="001864AB">
        <w:rPr>
          <w:rFonts w:eastAsia="Times New Roman"/>
          <w:i/>
          <w:szCs w:val="20"/>
        </w:rPr>
        <w:t xml:space="preserve"> </w:t>
      </w:r>
    </w:p>
    <w:p w14:paraId="530E8812" w14:textId="77777777" w:rsidR="00DB7174" w:rsidRPr="001864AB" w:rsidRDefault="00DB7174" w:rsidP="00DB7174">
      <w:pPr>
        <w:numPr>
          <w:ilvl w:val="0"/>
          <w:numId w:val="18"/>
        </w:numPr>
        <w:tabs>
          <w:tab w:val="left" w:pos="817"/>
        </w:tabs>
      </w:pPr>
      <w:r w:rsidRPr="001864AB">
        <w:rPr>
          <w:rFonts w:eastAsia="Times New Roman"/>
          <w:szCs w:val="20"/>
        </w:rPr>
        <w:t>seznam zaposlenih, ki bodo opravljali razpisano storitev na območju bolnišnice</w:t>
      </w:r>
    </w:p>
    <w:p w14:paraId="26ECC3D4" w14:textId="688F9056" w:rsidR="00DB7174" w:rsidRPr="001864AB" w:rsidRDefault="00DB7174" w:rsidP="00AD2BFC">
      <w:pPr>
        <w:numPr>
          <w:ilvl w:val="0"/>
          <w:numId w:val="18"/>
        </w:numPr>
        <w:spacing w:after="160" w:line="259" w:lineRule="auto"/>
        <w:contextualSpacing/>
      </w:pPr>
      <w:r w:rsidRPr="001864AB">
        <w:t>Potrdila iz kazenske evidence</w:t>
      </w:r>
      <w:r w:rsidR="00F8625E">
        <w:t xml:space="preserve">, </w:t>
      </w:r>
      <w:r w:rsidRPr="001864AB">
        <w:t>fotokopije potrdila izobraževalnega zavoda o znanju slovenskega jezika na višji ravni in potrdilo izobraževalnega zavoda o znanju italijanskega jezika. V kolikor sta slovenski jezik in italijanski jezik kot predmet razvidna iz šolskega spričevala, ni potrebno dostaviti potrdila izobraževalnega zavoda.</w:t>
      </w:r>
    </w:p>
    <w:p w14:paraId="497EF118" w14:textId="6C6A543A" w:rsidR="00CD2891" w:rsidRDefault="00CD2891" w:rsidP="00B55D57">
      <w:pPr>
        <w:pStyle w:val="Odstavekseznama"/>
        <w:numPr>
          <w:ilvl w:val="0"/>
          <w:numId w:val="12"/>
        </w:numPr>
      </w:pPr>
      <w:r>
        <w:lastRenderedPageBreak/>
        <w:t xml:space="preserve">Ponudnik ima zaposlenih vsaj 20 varnostnikov </w:t>
      </w:r>
      <w:r w:rsidRPr="00B55D57">
        <w:rPr>
          <w:rFonts w:eastAsia="Times New Roman"/>
        </w:rPr>
        <w:t>s pridobljeno nacionalno poklicno kvalifikacijo (NPK), s pridobljeno službeno izkaznico po ZZSaV-1, ki so tudi usposobljeni za gašenje začetnih požarov in za evakuacijo v primeru požara.</w:t>
      </w:r>
    </w:p>
    <w:p w14:paraId="53BB0E16" w14:textId="77777777" w:rsidR="00CD2891" w:rsidRDefault="00CD2891" w:rsidP="00CD2891">
      <w:pPr>
        <w:spacing w:after="160" w:line="259" w:lineRule="auto"/>
        <w:ind w:left="360"/>
        <w:rPr>
          <w:rFonts w:eastAsia="Arial" w:cs="Arial"/>
          <w:szCs w:val="20"/>
          <w:lang w:eastAsia="sl-SI"/>
        </w:rPr>
      </w:pPr>
    </w:p>
    <w:p w14:paraId="536E4DA8" w14:textId="09A6814D" w:rsidR="00CD2891" w:rsidRPr="00CD2891" w:rsidRDefault="00CD2891" w:rsidP="00CD2891">
      <w:pPr>
        <w:spacing w:after="160" w:line="259" w:lineRule="auto"/>
        <w:ind w:left="360"/>
        <w:rPr>
          <w:rFonts w:eastAsia="Arial" w:cs="Arial"/>
          <w:szCs w:val="20"/>
          <w:lang w:eastAsia="sl-SI"/>
        </w:rPr>
      </w:pPr>
      <w:r w:rsidRPr="00CD2891">
        <w:rPr>
          <w:rFonts w:eastAsia="Arial" w:cs="Arial"/>
          <w:szCs w:val="20"/>
          <w:lang w:eastAsia="sl-SI"/>
        </w:rPr>
        <w:t>DOKAZILO:</w:t>
      </w:r>
    </w:p>
    <w:p w14:paraId="49A60917" w14:textId="471626B4" w:rsidR="00CD2891" w:rsidRDefault="00CD2891" w:rsidP="00CD2891">
      <w:pPr>
        <w:spacing w:after="160" w:line="259" w:lineRule="auto"/>
      </w:pPr>
      <w:r w:rsidRPr="001864AB">
        <w:t xml:space="preserve">Izpolnjen </w:t>
      </w:r>
      <w:r w:rsidRPr="00CD2891">
        <w:rPr>
          <w:b/>
        </w:rPr>
        <w:t xml:space="preserve">obrazec ESPD </w:t>
      </w:r>
      <w:r w:rsidRPr="001864AB">
        <w:t>(v »Del IV: Pogoji za sodelovanje, Oddelek C: Tehnična in strokovna sposobnost, Izobrazba in strokovna usposobljenost«).</w:t>
      </w:r>
    </w:p>
    <w:p w14:paraId="37D7AB32" w14:textId="4C63395C" w:rsidR="00B55D57" w:rsidRPr="00B55D57" w:rsidRDefault="00B55D57" w:rsidP="00CD2891">
      <w:pPr>
        <w:spacing w:after="160" w:line="259" w:lineRule="auto"/>
        <w:rPr>
          <w:rFonts w:eastAsia="Arial" w:cs="Arial"/>
          <w:szCs w:val="20"/>
          <w:lang w:eastAsia="sl-SI"/>
        </w:rPr>
      </w:pPr>
      <w:r w:rsidRPr="00B55D57">
        <w:rPr>
          <w:rFonts w:eastAsia="Arial" w:cs="Arial"/>
          <w:szCs w:val="20"/>
          <w:lang w:eastAsia="sl-SI"/>
        </w:rPr>
        <w:t xml:space="preserve">Ponudnik bo moral na zahtevo naročnika predložiti seznam varnostnikov s pridobljeno </w:t>
      </w:r>
      <w:r w:rsidRPr="00B55D57">
        <w:rPr>
          <w:rFonts w:eastAsia="Times New Roman"/>
        </w:rPr>
        <w:t>nacionalno poklicno kvalifikacijo.</w:t>
      </w:r>
    </w:p>
    <w:p w14:paraId="3A0C7610" w14:textId="3A00170C" w:rsidR="00A80829" w:rsidRPr="001864AB" w:rsidRDefault="008719FF" w:rsidP="00F60AF5">
      <w:pPr>
        <w:pStyle w:val="Naslov1"/>
      </w:pPr>
      <w:bookmarkStart w:id="127" w:name="_Toc336851744"/>
      <w:bookmarkStart w:id="128" w:name="_Toc336851792"/>
      <w:bookmarkStart w:id="129" w:name="_Toc175564197"/>
      <w:r w:rsidRPr="001864AB">
        <w:rPr>
          <w:caps w:val="0"/>
        </w:rPr>
        <w:t>MERILA</w:t>
      </w:r>
      <w:bookmarkEnd w:id="127"/>
      <w:bookmarkEnd w:id="128"/>
      <w:bookmarkEnd w:id="129"/>
    </w:p>
    <w:p w14:paraId="01751DED" w14:textId="579F6DE2" w:rsidR="001A5220" w:rsidRPr="001864AB" w:rsidRDefault="00DB287C" w:rsidP="001A5220">
      <w:pPr>
        <w:rPr>
          <w:rFonts w:cs="Arial"/>
          <w:i/>
          <w:sz w:val="18"/>
          <w:szCs w:val="18"/>
        </w:rPr>
      </w:pPr>
      <w:r w:rsidRPr="001864AB">
        <w:t xml:space="preserve">Merilo za izbor najugodnejšega ponudnika </w:t>
      </w:r>
      <w:r w:rsidR="00562109" w:rsidRPr="001864AB">
        <w:t xml:space="preserve">je ekonomsko najugodnejša ponudba </w:t>
      </w:r>
      <w:r w:rsidR="0073283A" w:rsidRPr="001864AB">
        <w:t>določena na podlagi najnižje ponudbene cene za vso količino v EUR z DDV</w:t>
      </w:r>
      <w:r w:rsidR="006339C5" w:rsidRPr="001864AB">
        <w:t>.</w:t>
      </w:r>
      <w:r w:rsidR="0073283A" w:rsidRPr="001864AB">
        <w:t xml:space="preserve"> </w:t>
      </w:r>
    </w:p>
    <w:p w14:paraId="1502CCD1" w14:textId="68063EEF" w:rsidR="00361663" w:rsidRPr="001864AB" w:rsidRDefault="00361663" w:rsidP="008913EC">
      <w:pPr>
        <w:rPr>
          <w:rFonts w:cs="Arial"/>
          <w:i/>
          <w:szCs w:val="20"/>
        </w:rPr>
      </w:pPr>
    </w:p>
    <w:p w14:paraId="27783316" w14:textId="100ED0EB" w:rsidR="00562109" w:rsidRPr="001864AB" w:rsidRDefault="008719FF" w:rsidP="00DB287C">
      <w:pPr>
        <w:pStyle w:val="Naslov1"/>
      </w:pPr>
      <w:bookmarkStart w:id="130" w:name="_Toc175564198"/>
      <w:r w:rsidRPr="001864AB">
        <w:rPr>
          <w:caps w:val="0"/>
        </w:rPr>
        <w:t>PONUDBA</w:t>
      </w:r>
      <w:bookmarkEnd w:id="130"/>
    </w:p>
    <w:p w14:paraId="494C9F92" w14:textId="51ED5ABD" w:rsidR="00120550" w:rsidRPr="001864AB" w:rsidRDefault="008719FF" w:rsidP="00120550">
      <w:pPr>
        <w:pStyle w:val="Naslov2"/>
      </w:pPr>
      <w:bookmarkStart w:id="131" w:name="_Toc336851746"/>
      <w:bookmarkStart w:id="132" w:name="_Toc336851794"/>
      <w:bookmarkStart w:id="133" w:name="_Toc175564199"/>
      <w:r w:rsidRPr="001864AB">
        <w:t>P</w:t>
      </w:r>
      <w:r w:rsidR="00120550" w:rsidRPr="001864AB">
        <w:t>onudbena dokumentacija</w:t>
      </w:r>
      <w:bookmarkEnd w:id="131"/>
      <w:bookmarkEnd w:id="132"/>
      <w:bookmarkEnd w:id="133"/>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436A69BF" w:rsidR="006339C5" w:rsidRPr="000A687D" w:rsidRDefault="006339C5" w:rsidP="006339C5">
      <w:pPr>
        <w:pStyle w:val="Odstavekseznama"/>
        <w:numPr>
          <w:ilvl w:val="0"/>
          <w:numId w:val="5"/>
        </w:numPr>
      </w:pPr>
      <w:r w:rsidRPr="000A687D">
        <w:t>obrazec »Ponudba«,</w:t>
      </w:r>
    </w:p>
    <w:p w14:paraId="0E0D1DB6" w14:textId="77777777" w:rsidR="009A5588" w:rsidRPr="000A687D" w:rsidRDefault="009A5588" w:rsidP="006339C5">
      <w:pPr>
        <w:pStyle w:val="Odstavekseznama"/>
        <w:numPr>
          <w:ilvl w:val="0"/>
          <w:numId w:val="5"/>
        </w:numPr>
      </w:pPr>
      <w:r w:rsidRPr="000A687D">
        <w:t>Izpolnjen obrazec »</w:t>
      </w:r>
      <w:r w:rsidR="00795396" w:rsidRPr="000A687D">
        <w:t>ESPD</w:t>
      </w:r>
      <w:r w:rsidRPr="000A687D">
        <w:t>«</w:t>
      </w:r>
      <w:r w:rsidR="00795396" w:rsidRPr="000A687D">
        <w:t xml:space="preserve"> (za vse gospodarske subjekte v ponudbi)</w:t>
      </w:r>
    </w:p>
    <w:p w14:paraId="2839867E" w14:textId="6CC7F66B" w:rsidR="009A5588" w:rsidRPr="000A687D" w:rsidRDefault="009A5588" w:rsidP="006339C5">
      <w:pPr>
        <w:pStyle w:val="Odstavekseznama"/>
        <w:numPr>
          <w:ilvl w:val="0"/>
          <w:numId w:val="5"/>
        </w:numPr>
      </w:pPr>
      <w:r w:rsidRPr="000A687D">
        <w:t>Izpolnjen obrazec »</w:t>
      </w:r>
      <w:r w:rsidR="00795396" w:rsidRPr="000A687D">
        <w:t>Soglasje podizvajalca</w:t>
      </w:r>
      <w:r w:rsidRPr="000A687D">
        <w:t>«</w:t>
      </w:r>
      <w:r w:rsidR="00795396" w:rsidRPr="000A687D">
        <w:t xml:space="preserve"> (v primeru, da ponudnik nastopa s podizvajalci in podizvajalci to zahtevajo)</w:t>
      </w:r>
    </w:p>
    <w:p w14:paraId="4E4553D1" w14:textId="725E9ED6" w:rsidR="00A01350" w:rsidRPr="000A687D" w:rsidRDefault="00A01350" w:rsidP="006339C5">
      <w:pPr>
        <w:pStyle w:val="Odstavekseznama"/>
        <w:numPr>
          <w:ilvl w:val="0"/>
          <w:numId w:val="5"/>
        </w:numPr>
      </w:pPr>
      <w:r w:rsidRPr="000A687D">
        <w:t>Obrazec »Reference«</w:t>
      </w:r>
    </w:p>
    <w:p w14:paraId="41E94C2A" w14:textId="1B94C4E5" w:rsidR="00795396" w:rsidRPr="000A687D" w:rsidRDefault="00795396" w:rsidP="006339C5">
      <w:pPr>
        <w:pStyle w:val="Odstavekseznama"/>
        <w:numPr>
          <w:ilvl w:val="0"/>
          <w:numId w:val="5"/>
        </w:numPr>
      </w:pPr>
      <w:r w:rsidRPr="000A687D">
        <w:t>Dokazila v zvezi z izpolnjevanjem zahtev iz tehničnih specifikacij iz to</w:t>
      </w:r>
      <w:r w:rsidR="0035229F" w:rsidRPr="000A687D">
        <w:t>č</w:t>
      </w:r>
      <w:r w:rsidRPr="000A687D">
        <w:t>ke 1</w:t>
      </w:r>
      <w:r w:rsidR="00166B3B" w:rsidRPr="000A687D">
        <w:t>0</w:t>
      </w:r>
      <w:r w:rsidRPr="000A687D">
        <w:t>.2.1 teh navodil</w:t>
      </w:r>
      <w:r w:rsidR="00A01350" w:rsidRPr="000A687D">
        <w:t xml:space="preserve"> oz</w:t>
      </w:r>
      <w:r w:rsidR="002E50E6">
        <w:t>.</w:t>
      </w:r>
      <w:r w:rsidR="00A01350" w:rsidRPr="000A687D">
        <w:t xml:space="preserve"> tehničnih specifikacij</w:t>
      </w:r>
      <w:r w:rsidR="003017AB" w:rsidRPr="000A687D">
        <w:t>,</w:t>
      </w:r>
    </w:p>
    <w:p w14:paraId="2E1BD089" w14:textId="7B0942EF" w:rsidR="00120550" w:rsidRPr="003017AB" w:rsidRDefault="006339C5" w:rsidP="006339C5">
      <w:pPr>
        <w:pStyle w:val="Odstavekseznama"/>
        <w:numPr>
          <w:ilvl w:val="0"/>
          <w:numId w:val="5"/>
        </w:numPr>
      </w:pPr>
      <w:r w:rsidRPr="003017AB">
        <w:t>Izpolnjen vzorec pogodbe</w:t>
      </w:r>
      <w:r w:rsidR="003017AB">
        <w:t>.</w:t>
      </w:r>
    </w:p>
    <w:p w14:paraId="7C1BD31C" w14:textId="4C9969EF" w:rsidR="00FE710B" w:rsidRPr="001864AB" w:rsidRDefault="009A5588" w:rsidP="00DB7174">
      <w:pPr>
        <w:ind w:left="360"/>
        <w:rPr>
          <w:rFonts w:cs="Arial"/>
          <w:i/>
          <w:sz w:val="18"/>
          <w:szCs w:val="18"/>
          <w:highlight w:val="yellow"/>
        </w:rPr>
      </w:pPr>
      <w:r w:rsidRPr="001864AB">
        <w:rPr>
          <w:rFonts w:cs="Arial"/>
          <w:i/>
          <w:sz w:val="18"/>
          <w:szCs w:val="18"/>
          <w:highlight w:val="yellow"/>
        </w:rPr>
        <w:t xml:space="preserve"> </w:t>
      </w:r>
    </w:p>
    <w:p w14:paraId="527ED3FB" w14:textId="77777777" w:rsidR="00E412EB" w:rsidRPr="001864AB" w:rsidRDefault="00E412EB" w:rsidP="00D61EA1">
      <w:pPr>
        <w:rPr>
          <w:highlight w:val="yellow"/>
        </w:rPr>
      </w:pPr>
    </w:p>
    <w:p w14:paraId="669712EE" w14:textId="2812F2D4" w:rsidR="009A5588" w:rsidRPr="001864AB" w:rsidRDefault="009A5588" w:rsidP="009A5588">
      <w:r w:rsidRPr="001864AB">
        <w:t xml:space="preserve">Ponudnik v ponudbi priloži dokumente, ki so navedeni v tej točki. </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34" w:name="_Toc175564200"/>
      <w:r w:rsidRPr="001864AB">
        <w:t>S</w:t>
      </w:r>
      <w:r w:rsidR="00974AB6" w:rsidRPr="001864AB">
        <w:t>estavljanje ponudbe</w:t>
      </w:r>
      <w:bookmarkEnd w:id="134"/>
    </w:p>
    <w:p w14:paraId="64447A67" w14:textId="77777777" w:rsidR="00BB1E26" w:rsidRPr="001864AB" w:rsidRDefault="00974AB6" w:rsidP="007F00EE">
      <w:pPr>
        <w:pStyle w:val="Naslov3"/>
      </w:pPr>
      <w:bookmarkStart w:id="135" w:name="_Toc464638554"/>
      <w:bookmarkStart w:id="136" w:name="_Toc175564201"/>
      <w:bookmarkEnd w:id="135"/>
      <w:r w:rsidRPr="001864AB">
        <w:t>Dokazila o izpolnjevanju zahtev iz tehničnih specifikacij</w:t>
      </w:r>
      <w:bookmarkEnd w:id="136"/>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7" w:name="_Toc464638557"/>
      <w:bookmarkStart w:id="138" w:name="_Toc464638559"/>
      <w:bookmarkStart w:id="139" w:name="_Toc336851749"/>
      <w:bookmarkStart w:id="140" w:name="_Toc336851797"/>
      <w:bookmarkStart w:id="141" w:name="_Toc175564202"/>
      <w:bookmarkStart w:id="142" w:name="_Toc336851748"/>
      <w:bookmarkStart w:id="143" w:name="_Toc336851796"/>
      <w:bookmarkEnd w:id="137"/>
      <w:bookmarkEnd w:id="138"/>
      <w:r w:rsidRPr="001864AB">
        <w:t>Obrazec »</w:t>
      </w:r>
      <w:bookmarkEnd w:id="139"/>
      <w:bookmarkEnd w:id="140"/>
      <w:r w:rsidR="00974AB6" w:rsidRPr="001864AB">
        <w:t>ESPD</w:t>
      </w:r>
      <w:r w:rsidRPr="001864AB">
        <w:t>«</w:t>
      </w:r>
      <w:r w:rsidR="00974AB6" w:rsidRPr="001864AB">
        <w:t xml:space="preserve"> za vse gospodarske subjekte</w:t>
      </w:r>
      <w:bookmarkEnd w:id="141"/>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 xml:space="preserve">vključuje tudi uradno izjavo o tem, da bo gospodarski subjekt na zahtevo in </w:t>
      </w:r>
      <w:r w:rsidRPr="001864AB">
        <w:lastRenderedPageBreak/>
        <w:t>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1864AB">
        <w:rPr>
          <w:rFonts w:cs="Arial"/>
          <w:szCs w:val="20"/>
          <w:lang w:eastAsia="sl-SI"/>
        </w:rPr>
        <w:t>(Uradni list RS, št. </w:t>
      </w:r>
      <w:hyperlink r:id="rId23"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24"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25"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26"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4"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5" w:name="_Hlk531606225"/>
      <w:r w:rsidRPr="001864AB">
        <w:t>pri čemer se v slednjem primeru v skladu Splošnimi pogoji uporabe sistema e-JN šteje, da je oddan pravno zavezujoč dokument, ki ima enako veljavnost kot podpisan</w:t>
      </w:r>
      <w:bookmarkEnd w:id="145"/>
      <w:r w:rsidRPr="001864AB">
        <w:t xml:space="preserve">. </w:t>
      </w:r>
    </w:p>
    <w:bookmarkEnd w:id="144"/>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6" w:name="_Toc466382905"/>
      <w:bookmarkStart w:id="147" w:name="_Toc466382906"/>
      <w:bookmarkStart w:id="148" w:name="_Toc175564203"/>
      <w:bookmarkEnd w:id="146"/>
      <w:bookmarkEnd w:id="147"/>
      <w:r w:rsidRPr="001864AB">
        <w:t>Obrazec »Predračun«</w:t>
      </w:r>
      <w:bookmarkEnd w:id="148"/>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xml:space="preserve">, obrazec »Predračun« pa naloži v razdelek »Dokumenti«, </w:t>
      </w:r>
      <w:r w:rsidRPr="001864AB">
        <w:lastRenderedPageBreak/>
        <w:t>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49" w:name="_Toc509686755"/>
      <w:bookmarkStart w:id="150" w:name="_Toc509690863"/>
      <w:bookmarkStart w:id="151" w:name="_Toc509692020"/>
      <w:bookmarkStart w:id="152" w:name="_Toc175564204"/>
      <w:bookmarkEnd w:id="142"/>
      <w:bookmarkEnd w:id="143"/>
      <w:bookmarkEnd w:id="149"/>
      <w:bookmarkEnd w:id="150"/>
      <w:bookmarkEnd w:id="151"/>
      <w:r w:rsidRPr="001864AB">
        <w:t xml:space="preserve">Finančno </w:t>
      </w:r>
      <w:r w:rsidR="00D65E97" w:rsidRPr="001864AB">
        <w:t>Zavarovanje</w:t>
      </w:r>
      <w:bookmarkEnd w:id="152"/>
      <w:r w:rsidR="00D65E97" w:rsidRPr="001864AB">
        <w:t xml:space="preserve"> </w:t>
      </w:r>
    </w:p>
    <w:p w14:paraId="1856577E" w14:textId="2C7A9828" w:rsidR="00446880" w:rsidRPr="001864AB"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3" w:name="_Hlk508788160"/>
    </w:p>
    <w:bookmarkEnd w:id="153"/>
    <w:p w14:paraId="43672BFA" w14:textId="77777777" w:rsidR="00446880" w:rsidRPr="001864AB" w:rsidRDefault="00446880" w:rsidP="005178B0"/>
    <w:p w14:paraId="680F004B" w14:textId="77777777" w:rsidR="006374E6" w:rsidRPr="001864AB" w:rsidRDefault="005027BF" w:rsidP="006374E6">
      <w:pPr>
        <w:pStyle w:val="Naslov4"/>
      </w:pPr>
      <w:bookmarkStart w:id="154" w:name="_Toc175564205"/>
      <w:r w:rsidRPr="001864AB">
        <w:t>Zavarovanje</w:t>
      </w:r>
      <w:r w:rsidR="006374E6" w:rsidRPr="001864AB">
        <w:t xml:space="preserve"> za dobro izvedbo pogodbenih obveznosti</w:t>
      </w:r>
      <w:bookmarkEnd w:id="154"/>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5" w:name="_Toc509686761"/>
      <w:bookmarkStart w:id="156" w:name="_Toc509690869"/>
      <w:bookmarkStart w:id="157" w:name="_Toc509692026"/>
      <w:bookmarkStart w:id="158" w:name="_Toc175564206"/>
      <w:bookmarkEnd w:id="155"/>
      <w:bookmarkEnd w:id="156"/>
      <w:bookmarkEnd w:id="157"/>
      <w:r w:rsidRPr="001864AB">
        <w:t>D</w:t>
      </w:r>
      <w:r w:rsidR="0017436F" w:rsidRPr="001864AB">
        <w:t>ruga določila za pripravo ponudbe</w:t>
      </w:r>
      <w:bookmarkEnd w:id="158"/>
    </w:p>
    <w:p w14:paraId="5D72619C" w14:textId="77777777" w:rsidR="002C427C" w:rsidRPr="001864AB" w:rsidRDefault="002C427C" w:rsidP="002C427C">
      <w:pPr>
        <w:pStyle w:val="Naslov3"/>
      </w:pPr>
      <w:bookmarkStart w:id="159" w:name="_Toc336851754"/>
      <w:bookmarkStart w:id="160" w:name="_Toc336851802"/>
      <w:bookmarkStart w:id="161" w:name="_Toc175564207"/>
      <w:r w:rsidRPr="001864AB">
        <w:t>Skupna ponudba</w:t>
      </w:r>
      <w:bookmarkEnd w:id="159"/>
      <w:bookmarkEnd w:id="160"/>
      <w:bookmarkEnd w:id="161"/>
    </w:p>
    <w:p w14:paraId="091C9993" w14:textId="77777777" w:rsidR="009E20EE" w:rsidRPr="001864AB" w:rsidRDefault="009E20EE" w:rsidP="002C427C"/>
    <w:p w14:paraId="293C483D" w14:textId="1C946E1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A52B81" w:rsidRPr="001864AB">
        <w:t xml:space="preserve">8.1.1, 8.1.2, 8.1.3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7C6F1373" w:rsidR="001C6056" w:rsidRPr="001864AB" w:rsidRDefault="001C6056" w:rsidP="002C427C">
      <w:r w:rsidRPr="001864AB">
        <w:t xml:space="preserve">Pogoje, določene v točkah </w:t>
      </w:r>
      <w:r w:rsidR="00A52B81" w:rsidRPr="001864AB">
        <w:t>8.1.4</w:t>
      </w:r>
      <w:r w:rsidRPr="001864A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680A7BD9" w14:textId="77777777" w:rsidR="00D432DE" w:rsidRPr="001864AB" w:rsidRDefault="00D432DE" w:rsidP="002C427C"/>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4209DCD8" w14:textId="77777777" w:rsidR="003D588D" w:rsidRPr="001864AB" w:rsidRDefault="003D588D" w:rsidP="002C427C"/>
    <w:p w14:paraId="10578CF4" w14:textId="77777777" w:rsidR="003D588D" w:rsidRPr="001864AB" w:rsidRDefault="003D588D" w:rsidP="002C427C"/>
    <w:p w14:paraId="09C71E9F" w14:textId="7E3706BD" w:rsidR="00A0456C" w:rsidRPr="001864AB"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1864AB" w:rsidRDefault="00A0456C" w:rsidP="00A0456C">
      <w:pPr>
        <w:pStyle w:val="Naslov3"/>
      </w:pPr>
      <w:bookmarkStart w:id="162" w:name="_Toc336851755"/>
      <w:bookmarkStart w:id="163" w:name="_Toc336851803"/>
      <w:bookmarkStart w:id="164" w:name="_Toc175564208"/>
      <w:r w:rsidRPr="001864AB">
        <w:t>Ponudba s podizvajalci</w:t>
      </w:r>
      <w:bookmarkEnd w:id="162"/>
      <w:bookmarkEnd w:id="163"/>
      <w:bookmarkEnd w:id="164"/>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7777777"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166B3B" w:rsidRPr="001864AB">
        <w:t>8</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674060A1" w:rsidR="00EF75B8" w:rsidRPr="001864AB" w:rsidRDefault="00AD1AA2" w:rsidP="00AD1AA2">
      <w:r w:rsidRPr="001864AB">
        <w:t xml:space="preserve">Podizvajalec mora enako kot ponudnik izpolnjevati pogoje pod točkami </w:t>
      </w:r>
      <w:r w:rsidR="00A52B81" w:rsidRPr="001864AB">
        <w:t>8.1.1.</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166B3B" w:rsidRPr="001864AB">
        <w:rPr>
          <w:rFonts w:eastAsia="Times New Roman" w:cs="Arial"/>
          <w:szCs w:val="20"/>
          <w:lang w:eastAsia="sl-SI"/>
        </w:rPr>
        <w:t>8</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5" w:name="_Toc336851756"/>
      <w:bookmarkStart w:id="166" w:name="_Toc336851804"/>
      <w:bookmarkStart w:id="167" w:name="_Toc175564209"/>
      <w:r w:rsidRPr="001864AB">
        <w:t>Variantne ponudbe</w:t>
      </w:r>
      <w:bookmarkEnd w:id="165"/>
      <w:bookmarkEnd w:id="166"/>
      <w:bookmarkEnd w:id="167"/>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68" w:name="_Toc336851757"/>
      <w:bookmarkStart w:id="169" w:name="_Toc336851805"/>
      <w:bookmarkStart w:id="170" w:name="_Toc175564210"/>
      <w:r w:rsidRPr="001864AB">
        <w:t>Jezik ponudbe</w:t>
      </w:r>
      <w:bookmarkEnd w:id="168"/>
      <w:bookmarkEnd w:id="169"/>
      <w:bookmarkEnd w:id="170"/>
    </w:p>
    <w:p w14:paraId="2F277147" w14:textId="77777777" w:rsidR="002C035F" w:rsidRPr="001864AB" w:rsidRDefault="002C035F" w:rsidP="003F7D4F">
      <w:r w:rsidRPr="001864AB">
        <w:t xml:space="preserve">Postopek javnega naročanja poteka v slovenskem jeziku. </w:t>
      </w:r>
      <w:r w:rsidR="003F7D4F" w:rsidRPr="001864AB">
        <w:t xml:space="preserve">Vsi dokumenti v zvezi s ponudbo </w:t>
      </w:r>
      <w:r w:rsidR="002A367F" w:rsidRPr="001864AB">
        <w:t>morajo biti v slovenskem jeziku</w:t>
      </w:r>
      <w:r w:rsidRPr="001864AB">
        <w:t xml:space="preserve">. </w:t>
      </w:r>
    </w:p>
    <w:p w14:paraId="17316ED6" w14:textId="77777777" w:rsidR="002C035F" w:rsidRPr="001864AB" w:rsidRDefault="002C035F" w:rsidP="003F7D4F"/>
    <w:p w14:paraId="67E68AA2" w14:textId="77777777" w:rsidR="003F7D4F" w:rsidRPr="001864AB" w:rsidRDefault="00D71AC1" w:rsidP="003F7D4F">
      <w:pPr>
        <w:pStyle w:val="Naslov3"/>
      </w:pPr>
      <w:bookmarkStart w:id="171" w:name="_Toc175564211"/>
      <w:r w:rsidRPr="001864AB">
        <w:t>Priprava in oddaja ponudbe v sistemu e-JN</w:t>
      </w:r>
      <w:bookmarkEnd w:id="171"/>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27"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28"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2" w:name="_Toc336851759"/>
      <w:bookmarkStart w:id="173" w:name="_Toc336851807"/>
      <w:bookmarkStart w:id="174" w:name="_Toc175564212"/>
      <w:r w:rsidRPr="001864AB">
        <w:t>Veljavnost ponudbe</w:t>
      </w:r>
      <w:bookmarkEnd w:id="172"/>
      <w:bookmarkEnd w:id="173"/>
      <w:bookmarkEnd w:id="174"/>
    </w:p>
    <w:p w14:paraId="52DC9D63" w14:textId="5DBF75DA" w:rsidR="009139AC" w:rsidRPr="001864AB" w:rsidRDefault="009139AC" w:rsidP="009139AC">
      <w:r w:rsidRPr="001864AB">
        <w:t xml:space="preserve">Ponudba mora veljati </w:t>
      </w:r>
      <w:r w:rsidR="002C035F" w:rsidRPr="001864AB">
        <w:t xml:space="preserve">najmanj </w:t>
      </w:r>
      <w:r w:rsidR="00376417" w:rsidRPr="001864AB">
        <w:t xml:space="preserve">do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5" w:name="_Toc336851760"/>
      <w:bookmarkStart w:id="176" w:name="_Toc336851808"/>
      <w:bookmarkStart w:id="177" w:name="_Toc175564213"/>
      <w:r w:rsidRPr="001864AB">
        <w:t>Stroški ponudbe</w:t>
      </w:r>
      <w:bookmarkEnd w:id="175"/>
      <w:bookmarkEnd w:id="176"/>
      <w:bookmarkEnd w:id="177"/>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78" w:name="_Toc175564214"/>
      <w:r w:rsidRPr="001864AB">
        <w:t>Protikorupcijsko določilo</w:t>
      </w:r>
      <w:bookmarkEnd w:id="178"/>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7777777" w:rsidR="0077559D" w:rsidRPr="001864AB" w:rsidRDefault="0077559D" w:rsidP="0077559D">
      <w:r w:rsidRPr="001864AB">
        <w:t xml:space="preserve">Vsakršno lobiranje v postopkih oddaje javnih naročil je prepovedano. </w:t>
      </w:r>
    </w:p>
    <w:p w14:paraId="1571DD29" w14:textId="2D31E55A" w:rsidR="003807D9" w:rsidRPr="001864AB" w:rsidRDefault="008719FF" w:rsidP="003807D9">
      <w:pPr>
        <w:pStyle w:val="Naslov1"/>
      </w:pPr>
      <w:bookmarkStart w:id="179" w:name="_Toc467133897"/>
      <w:bookmarkStart w:id="180" w:name="_Toc467501214"/>
      <w:bookmarkStart w:id="181" w:name="_Toc336851763"/>
      <w:bookmarkStart w:id="182" w:name="_Toc336851811"/>
      <w:bookmarkStart w:id="183" w:name="_Toc175564215"/>
      <w:bookmarkStart w:id="184" w:name="_Toc336851761"/>
      <w:bookmarkStart w:id="185" w:name="_Toc336851809"/>
      <w:bookmarkEnd w:id="179"/>
      <w:bookmarkEnd w:id="180"/>
      <w:r w:rsidRPr="001864AB">
        <w:rPr>
          <w:caps w:val="0"/>
        </w:rPr>
        <w:lastRenderedPageBreak/>
        <w:t>OBVESTILO O ODLOČITVI O ODDAJI NAROČILA</w:t>
      </w:r>
      <w:bookmarkEnd w:id="181"/>
      <w:bookmarkEnd w:id="182"/>
      <w:bookmarkEnd w:id="183"/>
    </w:p>
    <w:p w14:paraId="4C3E39CC" w14:textId="77777777" w:rsidR="003807D9" w:rsidRPr="001864AB" w:rsidRDefault="003529CF" w:rsidP="003807D9">
      <w:r w:rsidRPr="001864AB">
        <w:rPr>
          <w:szCs w:val="20"/>
        </w:rPr>
        <w:t>Naročnik bo podpisano odločitev o oddaji naročila objavil na portalu javnih naročil. Odločitev se šteje za vročeno z dnem objave na portalu javnih naročil.</w:t>
      </w:r>
    </w:p>
    <w:p w14:paraId="0A3C2107" w14:textId="527F7783" w:rsidR="009139AC" w:rsidRPr="001864AB" w:rsidRDefault="008719FF" w:rsidP="009139AC">
      <w:pPr>
        <w:pStyle w:val="Naslov1"/>
      </w:pPr>
      <w:bookmarkStart w:id="186" w:name="_Toc175564216"/>
      <w:r w:rsidRPr="001864AB">
        <w:rPr>
          <w:caps w:val="0"/>
        </w:rPr>
        <w:t>ODSTOP OD IZVEDBE JAVNEGA NAROČILA</w:t>
      </w:r>
      <w:bookmarkEnd w:id="184"/>
      <w:bookmarkEnd w:id="185"/>
      <w:bookmarkEnd w:id="186"/>
    </w:p>
    <w:p w14:paraId="3FCBBBD2" w14:textId="7E370AB1" w:rsidR="009139AC" w:rsidRPr="001864AB"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05F13C90" w14:textId="6F79F2C6" w:rsidR="009139AC" w:rsidRPr="001864AB" w:rsidRDefault="008719FF" w:rsidP="008B6487">
      <w:pPr>
        <w:pStyle w:val="Naslov1"/>
      </w:pPr>
      <w:bookmarkStart w:id="187" w:name="_Toc336851762"/>
      <w:bookmarkStart w:id="188" w:name="_Toc336851810"/>
      <w:bookmarkStart w:id="189" w:name="_Toc175564217"/>
      <w:r w:rsidRPr="001864AB">
        <w:rPr>
          <w:caps w:val="0"/>
        </w:rPr>
        <w:t>POGODBA</w:t>
      </w:r>
      <w:bookmarkEnd w:id="187"/>
      <w:bookmarkEnd w:id="188"/>
      <w:bookmarkEnd w:id="189"/>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77777777" w:rsidR="0077559D" w:rsidRPr="001864AB" w:rsidRDefault="0077559D" w:rsidP="008B6487">
      <w:r w:rsidRPr="001864AB">
        <w:t xml:space="preserve">S podpisom ESPD ponudnik potrdi, da sprejema vsebino vzorca pogodbe. </w:t>
      </w:r>
    </w:p>
    <w:p w14:paraId="1095F4DF" w14:textId="77777777" w:rsidR="0077559D" w:rsidRPr="001864AB" w:rsidRDefault="0077559D" w:rsidP="008B6487"/>
    <w:p w14:paraId="6B5B0BD6" w14:textId="77777777" w:rsidR="00A376B1" w:rsidRPr="001864AB" w:rsidRDefault="00A376B1" w:rsidP="008B6487"/>
    <w:p w14:paraId="1EE213A5" w14:textId="5DB33770" w:rsidR="008B6487" w:rsidRPr="001864AB" w:rsidRDefault="008719FF" w:rsidP="008B6487">
      <w:pPr>
        <w:pStyle w:val="Naslov1"/>
      </w:pPr>
      <w:bookmarkStart w:id="190" w:name="_Toc336851764"/>
      <w:bookmarkStart w:id="191" w:name="_Toc336851812"/>
      <w:bookmarkStart w:id="192" w:name="_Toc175564218"/>
      <w:r w:rsidRPr="001864AB">
        <w:rPr>
          <w:caps w:val="0"/>
        </w:rPr>
        <w:t>PRAVNO VARSTVO</w:t>
      </w:r>
      <w:bookmarkEnd w:id="190"/>
      <w:bookmarkEnd w:id="191"/>
      <w:bookmarkEnd w:id="192"/>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1864AB" w:rsidRDefault="008B6487" w:rsidP="008B6487"/>
    <w:p w14:paraId="424C5184" w14:textId="77777777" w:rsidR="008B6487" w:rsidRPr="001864AB" w:rsidRDefault="008B6487" w:rsidP="008B6487">
      <w:r w:rsidRPr="001864AB">
        <w:lastRenderedPageBreak/>
        <w:t xml:space="preserve">Takso v višini </w:t>
      </w:r>
      <w:r w:rsidR="006875EF" w:rsidRPr="001864AB">
        <w:t>4.000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even" r:id="rId29"/>
      <w:headerReference w:type="default" r:id="rId30"/>
      <w:footerReference w:type="even" r:id="rId31"/>
      <w:footerReference w:type="default" r:id="rId32"/>
      <w:headerReference w:type="first" r:id="rId33"/>
      <w:footerReference w:type="first" r:id="rId3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0278" w14:textId="77777777" w:rsidR="00234556" w:rsidRDefault="00234556" w:rsidP="00107834">
      <w:pPr>
        <w:spacing w:line="240" w:lineRule="auto"/>
      </w:pPr>
      <w:r>
        <w:separator/>
      </w:r>
    </w:p>
  </w:endnote>
  <w:endnote w:type="continuationSeparator" w:id="0">
    <w:p w14:paraId="5A95AA6A" w14:textId="77777777" w:rsidR="00234556" w:rsidRDefault="0023455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EE1" w14:textId="77777777" w:rsidR="00234556" w:rsidRDefault="002345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14BF69BC" w:rsidR="00234556" w:rsidRPr="00887C43" w:rsidRDefault="00234556" w:rsidP="00887C43">
    <w:pPr>
      <w:pStyle w:val="Noga"/>
      <w:pBdr>
        <w:top w:val="single" w:sz="4" w:space="1" w:color="auto"/>
      </w:pBdr>
      <w:rPr>
        <w:sz w:val="16"/>
        <w:szCs w:val="16"/>
      </w:rPr>
    </w:pPr>
    <w:r w:rsidRPr="00E231E1">
      <w:rPr>
        <w:sz w:val="16"/>
        <w:szCs w:val="16"/>
      </w:rPr>
      <w:t xml:space="preserve">Varovanje Ortopedske bolnišnice Valdoltra (JN </w:t>
    </w:r>
    <w:r>
      <w:rPr>
        <w:sz w:val="16"/>
        <w:szCs w:val="16"/>
      </w:rPr>
      <w:t>24-</w:t>
    </w:r>
    <w:r w:rsidRPr="00E231E1">
      <w:rPr>
        <w:sz w:val="16"/>
        <w:szCs w:val="16"/>
      </w:rPr>
      <w:t>2024)</w:t>
    </w:r>
  </w:p>
  <w:p w14:paraId="7A51F9DA" w14:textId="77777777" w:rsidR="00234556" w:rsidRPr="00831D98" w:rsidRDefault="002345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3DDB44D9" w:rsidR="00234556" w:rsidRPr="00887C43" w:rsidRDefault="00234556" w:rsidP="00887C43">
    <w:pPr>
      <w:pStyle w:val="Noga"/>
      <w:pBdr>
        <w:top w:val="single" w:sz="4" w:space="1" w:color="auto"/>
      </w:pBdr>
      <w:rPr>
        <w:sz w:val="16"/>
        <w:szCs w:val="16"/>
      </w:rPr>
    </w:pPr>
    <w:r w:rsidRPr="00E231E1">
      <w:rPr>
        <w:sz w:val="16"/>
        <w:szCs w:val="16"/>
      </w:rPr>
      <w:t xml:space="preserve">Varovanje Ortopedske bolnišnice Valdoltra (JN </w:t>
    </w:r>
    <w:r>
      <w:rPr>
        <w:sz w:val="16"/>
        <w:szCs w:val="16"/>
      </w:rPr>
      <w:t>24-</w:t>
    </w:r>
    <w:r w:rsidRPr="00E231E1">
      <w:rPr>
        <w:sz w:val="16"/>
        <w:szCs w:val="16"/>
      </w:rPr>
      <w:t>2024)</w:t>
    </w:r>
  </w:p>
  <w:p w14:paraId="0C859F29" w14:textId="77777777" w:rsidR="00234556" w:rsidRPr="00831D98" w:rsidRDefault="0023455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6E27" w14:textId="77777777" w:rsidR="00234556" w:rsidRDefault="00234556" w:rsidP="00107834">
      <w:pPr>
        <w:spacing w:line="240" w:lineRule="auto"/>
      </w:pPr>
      <w:r>
        <w:separator/>
      </w:r>
    </w:p>
  </w:footnote>
  <w:footnote w:type="continuationSeparator" w:id="0">
    <w:p w14:paraId="5B4A7A80" w14:textId="77777777" w:rsidR="00234556" w:rsidRDefault="00234556" w:rsidP="00107834">
      <w:pPr>
        <w:spacing w:line="240" w:lineRule="auto"/>
      </w:pPr>
      <w:r>
        <w:continuationSeparator/>
      </w:r>
    </w:p>
  </w:footnote>
  <w:footnote w:id="1">
    <w:p w14:paraId="204EA0B7" w14:textId="77777777" w:rsidR="00234556" w:rsidRDefault="00234556"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B13A0" w14:textId="77777777" w:rsidR="00234556" w:rsidRDefault="002345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234556" w:rsidRPr="00BB1E26" w:rsidRDefault="0023455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234556" w:rsidRDefault="00234556" w:rsidP="00BB1E26">
    <w:pPr>
      <w:pStyle w:val="Glava"/>
    </w:pPr>
    <w:r>
      <w:t>Ortopedska bolnišnica Valdoltra</w:t>
    </w:r>
  </w:p>
  <w:p w14:paraId="14D4426F" w14:textId="0F9F8260" w:rsidR="00234556" w:rsidRPr="00565AF6" w:rsidRDefault="00234556"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11"/>
  </w:num>
  <w:num w:numId="5">
    <w:abstractNumId w:val="13"/>
  </w:num>
  <w:num w:numId="6">
    <w:abstractNumId w:val="16"/>
  </w:num>
  <w:num w:numId="7">
    <w:abstractNumId w:val="4"/>
  </w:num>
  <w:num w:numId="8">
    <w:abstractNumId w:val="0"/>
  </w:num>
  <w:num w:numId="9">
    <w:abstractNumId w:val="1"/>
  </w:num>
  <w:num w:numId="10">
    <w:abstractNumId w:val="20"/>
  </w:num>
  <w:num w:numId="11">
    <w:abstractNumId w:val="22"/>
  </w:num>
  <w:num w:numId="12">
    <w:abstractNumId w:val="9"/>
  </w:num>
  <w:num w:numId="13">
    <w:abstractNumId w:val="15"/>
  </w:num>
  <w:num w:numId="14">
    <w:abstractNumId w:val="3"/>
  </w:num>
  <w:num w:numId="15">
    <w:abstractNumId w:val="12"/>
  </w:num>
  <w:num w:numId="16">
    <w:abstractNumId w:val="2"/>
  </w:num>
  <w:num w:numId="17">
    <w:abstractNumId w:val="7"/>
  </w:num>
  <w:num w:numId="18">
    <w:abstractNumId w:val="5"/>
  </w:num>
  <w:num w:numId="19">
    <w:abstractNumId w:val="14"/>
  </w:num>
  <w:num w:numId="20">
    <w:abstractNumId w:val="19"/>
  </w:num>
  <w:num w:numId="21">
    <w:abstractNumId w:val="21"/>
  </w:num>
  <w:num w:numId="22">
    <w:abstractNumId w:val="10"/>
  </w:num>
  <w:num w:numId="23">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344DF"/>
    <w:rsid w:val="0003458C"/>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351D"/>
    <w:rsid w:val="000A4471"/>
    <w:rsid w:val="000A45B0"/>
    <w:rsid w:val="000A4B6A"/>
    <w:rsid w:val="000A687D"/>
    <w:rsid w:val="000A71DC"/>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4F36"/>
    <w:rsid w:val="00166B3B"/>
    <w:rsid w:val="001716C5"/>
    <w:rsid w:val="0017436F"/>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E1E80"/>
    <w:rsid w:val="001E2EA1"/>
    <w:rsid w:val="001E5ADE"/>
    <w:rsid w:val="001E685C"/>
    <w:rsid w:val="001E73D2"/>
    <w:rsid w:val="001F0C07"/>
    <w:rsid w:val="001F22A5"/>
    <w:rsid w:val="001F2C54"/>
    <w:rsid w:val="001F614F"/>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4556"/>
    <w:rsid w:val="00237077"/>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367F"/>
    <w:rsid w:val="002A4D70"/>
    <w:rsid w:val="002A6853"/>
    <w:rsid w:val="002B0C97"/>
    <w:rsid w:val="002B2B13"/>
    <w:rsid w:val="002B4C03"/>
    <w:rsid w:val="002B5236"/>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D4F"/>
    <w:rsid w:val="00400A3C"/>
    <w:rsid w:val="00410ACE"/>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7A8C"/>
    <w:rsid w:val="00610FC2"/>
    <w:rsid w:val="00611B21"/>
    <w:rsid w:val="00611B8E"/>
    <w:rsid w:val="00612607"/>
    <w:rsid w:val="006222B9"/>
    <w:rsid w:val="00622990"/>
    <w:rsid w:val="00622A32"/>
    <w:rsid w:val="00622AD8"/>
    <w:rsid w:val="006251CE"/>
    <w:rsid w:val="00627DAE"/>
    <w:rsid w:val="006324A3"/>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6119"/>
    <w:rsid w:val="0067293D"/>
    <w:rsid w:val="0067420D"/>
    <w:rsid w:val="00675CC5"/>
    <w:rsid w:val="006826BD"/>
    <w:rsid w:val="00682C9B"/>
    <w:rsid w:val="006875EF"/>
    <w:rsid w:val="00696A4A"/>
    <w:rsid w:val="00696CCF"/>
    <w:rsid w:val="006A0821"/>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7C6E"/>
    <w:rsid w:val="006F7F52"/>
    <w:rsid w:val="007031B0"/>
    <w:rsid w:val="00704831"/>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2310"/>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213AF"/>
    <w:rsid w:val="00821971"/>
    <w:rsid w:val="00826068"/>
    <w:rsid w:val="008313EC"/>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53B"/>
    <w:rsid w:val="008F6BFB"/>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5588"/>
    <w:rsid w:val="009B05B7"/>
    <w:rsid w:val="009B3F0C"/>
    <w:rsid w:val="009B6CA3"/>
    <w:rsid w:val="009B75EB"/>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3BB3"/>
    <w:rsid w:val="00A0456C"/>
    <w:rsid w:val="00A10500"/>
    <w:rsid w:val="00A112EA"/>
    <w:rsid w:val="00A1195E"/>
    <w:rsid w:val="00A12527"/>
    <w:rsid w:val="00A13129"/>
    <w:rsid w:val="00A13804"/>
    <w:rsid w:val="00A166E7"/>
    <w:rsid w:val="00A16C5C"/>
    <w:rsid w:val="00A21809"/>
    <w:rsid w:val="00A26645"/>
    <w:rsid w:val="00A266AC"/>
    <w:rsid w:val="00A34796"/>
    <w:rsid w:val="00A376B1"/>
    <w:rsid w:val="00A41745"/>
    <w:rsid w:val="00A43BAF"/>
    <w:rsid w:val="00A44DF8"/>
    <w:rsid w:val="00A47D08"/>
    <w:rsid w:val="00A47D2E"/>
    <w:rsid w:val="00A513D8"/>
    <w:rsid w:val="00A51C4E"/>
    <w:rsid w:val="00A52B81"/>
    <w:rsid w:val="00A53241"/>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1E26"/>
    <w:rsid w:val="00BB4569"/>
    <w:rsid w:val="00BB4F20"/>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AA8"/>
    <w:rsid w:val="00C15B90"/>
    <w:rsid w:val="00C211FC"/>
    <w:rsid w:val="00C25178"/>
    <w:rsid w:val="00C2643A"/>
    <w:rsid w:val="00C2739E"/>
    <w:rsid w:val="00C30816"/>
    <w:rsid w:val="00C3243E"/>
    <w:rsid w:val="00C35F11"/>
    <w:rsid w:val="00C36502"/>
    <w:rsid w:val="00C450AB"/>
    <w:rsid w:val="00C47F7E"/>
    <w:rsid w:val="00C52A2D"/>
    <w:rsid w:val="00C5442A"/>
    <w:rsid w:val="00C5596F"/>
    <w:rsid w:val="00C574EE"/>
    <w:rsid w:val="00C6028B"/>
    <w:rsid w:val="00C63B20"/>
    <w:rsid w:val="00C64F8D"/>
    <w:rsid w:val="00C70CC8"/>
    <w:rsid w:val="00C7227B"/>
    <w:rsid w:val="00C72B69"/>
    <w:rsid w:val="00C73E52"/>
    <w:rsid w:val="00C760A1"/>
    <w:rsid w:val="00C8762A"/>
    <w:rsid w:val="00C877AA"/>
    <w:rsid w:val="00C90B46"/>
    <w:rsid w:val="00C91BF6"/>
    <w:rsid w:val="00C9391F"/>
    <w:rsid w:val="00C97D6E"/>
    <w:rsid w:val="00CA58B3"/>
    <w:rsid w:val="00CB4115"/>
    <w:rsid w:val="00CB6334"/>
    <w:rsid w:val="00CC01C4"/>
    <w:rsid w:val="00CC045C"/>
    <w:rsid w:val="00CC0765"/>
    <w:rsid w:val="00CC3A9A"/>
    <w:rsid w:val="00CC6235"/>
    <w:rsid w:val="00CC660E"/>
    <w:rsid w:val="00CD2891"/>
    <w:rsid w:val="00CE3D01"/>
    <w:rsid w:val="00CE3DF1"/>
    <w:rsid w:val="00CE6259"/>
    <w:rsid w:val="00CE69E0"/>
    <w:rsid w:val="00CF0483"/>
    <w:rsid w:val="00CF4503"/>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3CFD"/>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6C62"/>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72D1"/>
    <w:rsid w:val="00F505F8"/>
    <w:rsid w:val="00F5500F"/>
    <w:rsid w:val="00F60AF5"/>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681C"/>
    <w:rsid w:val="00F97C9B"/>
    <w:rsid w:val="00FA0EDB"/>
    <w:rsid w:val="00FA191E"/>
    <w:rsid w:val="00FA1995"/>
    <w:rsid w:val="00FA4F1D"/>
    <w:rsid w:val="00FA60FA"/>
    <w:rsid w:val="00FA65B8"/>
    <w:rsid w:val="00FB0003"/>
    <w:rsid w:val="00FB261D"/>
    <w:rsid w:val="00FB3E84"/>
    <w:rsid w:val="00FB7E6A"/>
    <w:rsid w:val="00FC1EBD"/>
    <w:rsid w:val="00FC3626"/>
    <w:rsid w:val="00FC4F69"/>
    <w:rsid w:val="00FC4F93"/>
    <w:rsid w:val="00FC5C99"/>
    <w:rsid w:val="00FD1B63"/>
    <w:rsid w:val="00FD4FCB"/>
    <w:rsid w:val="00FD512E"/>
    <w:rsid w:val="00FD5BBA"/>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5-01-1930" TargetMode="External"/><Relationship Id="rId26"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www.uradni-list.si/1/objava.jsp?sop=2017-01-0741"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21-2826" TargetMode="External"/><Relationship Id="rId25" Type="http://schemas.openxmlformats.org/officeDocument/2006/relationships/hyperlink" Target="http://www.uradni-list.si/1/objava.jsp?sop=2022-01-0014"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uradni-list.si/1/objava.jsp?sop=2013-01-0784" TargetMode="External"/><Relationship Id="rId20" Type="http://schemas.openxmlformats.org/officeDocument/2006/relationships/hyperlink" Target="http://www.uradni-list.si/1/objava.jsp?sop=2016-01-2296"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7-01-2526" TargetMode="External"/><Relationship Id="rId23" Type="http://schemas.openxmlformats.org/officeDocument/2006/relationships/hyperlink" Target="http://www.uradni-list.si/1/objava.jsp?sop=2011-01-3056" TargetMode="External"/><Relationship Id="rId28" Type="http://schemas.openxmlformats.org/officeDocument/2006/relationships/hyperlink" Target="https://ejn.gov.si" TargetMode="External"/><Relationship Id="rId36"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16-01-1428"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08-01-0455" TargetMode="External"/><Relationship Id="rId22" Type="http://schemas.openxmlformats.org/officeDocument/2006/relationships/hyperlink" Target="http://www.uradni-list.si/1/objava.jsp?sop=2019-01-0914" TargetMode="External"/><Relationship Id="rId27" Type="http://schemas.openxmlformats.org/officeDocument/2006/relationships/hyperlink" Target="https://ejn.gov.si" TargetMode="External"/><Relationship Id="rId30" Type="http://schemas.openxmlformats.org/officeDocument/2006/relationships/header" Target="header2.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876FA-E49C-4802-8CB3-6B8581E5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58</TotalTime>
  <Pages>16</Pages>
  <Words>6272</Words>
  <Characters>35757</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41946</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Petra Resinovič</cp:lastModifiedBy>
  <cp:revision>8</cp:revision>
  <cp:lastPrinted>2024-08-26T09:52:00Z</cp:lastPrinted>
  <dcterms:created xsi:type="dcterms:W3CDTF">2024-09-06T06:03:00Z</dcterms:created>
  <dcterms:modified xsi:type="dcterms:W3CDTF">2024-09-10T08:20:00Z</dcterms:modified>
</cp:coreProperties>
</file>